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4EE5475E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A44B38">
        <w:rPr>
          <w:rFonts w:cs="Arial"/>
          <w:sz w:val="24"/>
          <w:szCs w:val="24"/>
        </w:rPr>
        <w:t>10</w:t>
      </w:r>
      <w:r w:rsidR="003964C5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142B98" w:rsidRPr="00142B98">
        <w:rPr>
          <w:rFonts w:cs="Arial"/>
          <w:color w:val="000000"/>
          <w:sz w:val="24"/>
          <w:szCs w:val="24"/>
        </w:rPr>
        <w:t>R4-240594</w:t>
      </w:r>
      <w:r w:rsidR="00142B98">
        <w:rPr>
          <w:rFonts w:cs="Arial"/>
          <w:color w:val="000000"/>
          <w:sz w:val="24"/>
          <w:szCs w:val="24"/>
        </w:rPr>
        <w:t>1</w:t>
      </w:r>
    </w:p>
    <w:p w14:paraId="09BB34F6" w14:textId="68C59FD3" w:rsidR="00CE2F76" w:rsidRPr="00CE2F76" w:rsidRDefault="003964C5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Changsha</w:t>
      </w:r>
      <w:r w:rsidR="00CE2F76" w:rsidRPr="00CE2F76">
        <w:rPr>
          <w:rFonts w:eastAsia="SimSun"/>
          <w:sz w:val="24"/>
          <w:szCs w:val="24"/>
          <w:lang w:val="en-GB" w:eastAsia="zh-CN"/>
        </w:rPr>
        <w:t>,</w:t>
      </w:r>
      <w:r w:rsidR="00F574DB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China</w:t>
      </w:r>
      <w:r w:rsidR="00AD042B">
        <w:rPr>
          <w:rFonts w:eastAsia="SimSun"/>
          <w:sz w:val="24"/>
          <w:szCs w:val="24"/>
          <w:lang w:val="en-GB" w:eastAsia="zh-CN"/>
        </w:rPr>
        <w:t>,</w:t>
      </w:r>
      <w:r w:rsidR="00CE2F76" w:rsidRPr="00CE2F76">
        <w:rPr>
          <w:rFonts w:eastAsia="SimSun"/>
          <w:sz w:val="24"/>
          <w:szCs w:val="24"/>
          <w:lang w:val="en-GB" w:eastAsia="zh-CN"/>
        </w:rPr>
        <w:t xml:space="preserve"> </w:t>
      </w:r>
      <w:r w:rsidR="00101742">
        <w:rPr>
          <w:rFonts w:eastAsia="SimSun" w:cs="Arial"/>
          <w:bCs/>
          <w:sz w:val="24"/>
          <w:szCs w:val="24"/>
          <w:lang w:val="en-GB" w:eastAsia="zh-CN"/>
        </w:rPr>
        <w:t>Apr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01742">
        <w:rPr>
          <w:rFonts w:eastAsia="SimSun" w:cs="Arial"/>
          <w:bCs/>
          <w:sz w:val="24"/>
          <w:szCs w:val="24"/>
          <w:lang w:val="en-GB" w:eastAsia="zh-CN"/>
        </w:rPr>
        <w:t>15</w:t>
      </w:r>
      <w:r w:rsidR="00972F1C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t</w:t>
      </w:r>
      <w:r w:rsidR="00CC42E0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h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–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01742">
        <w:rPr>
          <w:rFonts w:eastAsia="SimSun" w:cs="Arial"/>
          <w:bCs/>
          <w:sz w:val="24"/>
          <w:szCs w:val="24"/>
          <w:lang w:val="en-GB" w:eastAsia="zh-CN"/>
        </w:rPr>
        <w:t>Apr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A44B38">
        <w:rPr>
          <w:rFonts w:eastAsia="SimSun" w:cs="Arial"/>
          <w:bCs/>
          <w:sz w:val="24"/>
          <w:szCs w:val="24"/>
          <w:lang w:val="en-GB" w:eastAsia="zh-CN"/>
        </w:rPr>
        <w:t>1</w:t>
      </w:r>
      <w:r w:rsidR="00C500F8">
        <w:rPr>
          <w:rFonts w:eastAsia="SimSun" w:cs="Arial"/>
          <w:bCs/>
          <w:sz w:val="24"/>
          <w:szCs w:val="24"/>
          <w:lang w:val="en-GB" w:eastAsia="zh-CN"/>
        </w:rPr>
        <w:t>9</w:t>
      </w:r>
      <w:r w:rsidR="00A44B38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t</w:t>
      </w:r>
      <w:r w:rsidR="00C500F8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h</w:t>
      </w:r>
      <w:r w:rsidR="00CE2F76" w:rsidRPr="00CE2F76">
        <w:rPr>
          <w:rFonts w:eastAsia="SimSun"/>
          <w:sz w:val="24"/>
          <w:szCs w:val="24"/>
          <w:lang w:val="en-GB" w:eastAsia="zh-CN"/>
        </w:rPr>
        <w:t>, 202</w:t>
      </w:r>
      <w:r w:rsidR="00A44B38">
        <w:rPr>
          <w:rFonts w:eastAsia="SimSun"/>
          <w:sz w:val="24"/>
          <w:szCs w:val="24"/>
          <w:lang w:val="en-GB" w:eastAsia="zh-CN"/>
        </w:rPr>
        <w:t>4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6E07B63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B2897">
        <w:rPr>
          <w:rFonts w:ascii="Arial" w:hAnsi="Arial"/>
          <w:sz w:val="24"/>
          <w:lang w:val="en-US"/>
        </w:rPr>
        <w:t>6</w:t>
      </w:r>
      <w:r w:rsidR="004C1A4F">
        <w:rPr>
          <w:rFonts w:ascii="Arial" w:hAnsi="Arial"/>
          <w:sz w:val="24"/>
          <w:lang w:val="en-US"/>
        </w:rPr>
        <w:t>.</w:t>
      </w:r>
      <w:r w:rsidR="00E974A7">
        <w:rPr>
          <w:rFonts w:ascii="Arial" w:hAnsi="Arial"/>
          <w:sz w:val="24"/>
          <w:lang w:val="en-US"/>
        </w:rPr>
        <w:t>2</w:t>
      </w:r>
      <w:r w:rsidR="00636A55">
        <w:rPr>
          <w:rFonts w:ascii="Arial" w:hAnsi="Arial"/>
          <w:sz w:val="24"/>
          <w:lang w:val="en-US"/>
        </w:rPr>
        <w:t>1</w:t>
      </w:r>
      <w:r w:rsidR="00BC1D67">
        <w:rPr>
          <w:rFonts w:ascii="Arial" w:hAnsi="Arial"/>
          <w:sz w:val="24"/>
          <w:lang w:val="en-US"/>
        </w:rPr>
        <w:t>.</w:t>
      </w:r>
      <w:r w:rsidR="007B2897">
        <w:rPr>
          <w:rFonts w:ascii="Arial" w:hAnsi="Arial"/>
          <w:sz w:val="24"/>
          <w:lang w:val="en-US"/>
        </w:rPr>
        <w:t>3</w:t>
      </w:r>
      <w:r w:rsidR="003B7C49">
        <w:rPr>
          <w:rFonts w:ascii="Arial" w:hAnsi="Arial"/>
          <w:sz w:val="24"/>
          <w:lang w:val="en-US"/>
        </w:rPr>
        <w:t>.1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5B6A7B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3964C5" w:rsidRPr="003964C5">
        <w:rPr>
          <w:rFonts w:ascii="Arial" w:hAnsi="Arial"/>
          <w:sz w:val="24"/>
          <w:lang w:val="en-US"/>
        </w:rPr>
        <w:t>Discussion on demod</w:t>
      </w:r>
      <w:r w:rsidR="00177A47">
        <w:rPr>
          <w:rFonts w:ascii="Arial" w:hAnsi="Arial"/>
          <w:sz w:val="24"/>
          <w:lang w:val="en-US"/>
        </w:rPr>
        <w:t>ulation</w:t>
      </w:r>
      <w:r w:rsidR="003964C5" w:rsidRPr="003964C5">
        <w:rPr>
          <w:rFonts w:ascii="Arial" w:hAnsi="Arial"/>
          <w:sz w:val="24"/>
          <w:lang w:val="en-US"/>
        </w:rPr>
        <w:t xml:space="preserve"> requirements for eRedCap</w:t>
      </w:r>
    </w:p>
    <w:p w14:paraId="22278769" w14:textId="7122AA9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4583401D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8DEFE44" w14:textId="4DF85D74" w:rsidR="00B203EA" w:rsidRDefault="00B203EA" w:rsidP="00B203EA">
      <w:pPr>
        <w:rPr>
          <w:lang w:eastAsia="zh-CN"/>
        </w:rPr>
      </w:pPr>
      <w:r>
        <w:rPr>
          <w:rFonts w:eastAsiaTheme="minorEastAsia"/>
          <w:lang w:val="en-US" w:eastAsia="zh-CN"/>
        </w:rPr>
        <w:t xml:space="preserve">RAN4 </w:t>
      </w:r>
      <w:r w:rsidR="00286DD1">
        <w:rPr>
          <w:rFonts w:eastAsiaTheme="minorEastAsia"/>
          <w:lang w:val="en-US" w:eastAsia="zh-CN"/>
        </w:rPr>
        <w:t xml:space="preserve">completed the core part of the Rel-18 WI on enhanced support of reduced capability devices </w:t>
      </w:r>
      <w:r w:rsidR="0004307B">
        <w:rPr>
          <w:rFonts w:eastAsiaTheme="minorEastAsia"/>
          <w:lang w:val="en-US" w:eastAsia="zh-CN"/>
        </w:rPr>
        <w:t xml:space="preserve">[1] </w:t>
      </w:r>
      <w:r w:rsidR="00286DD1">
        <w:rPr>
          <w:rFonts w:eastAsiaTheme="minorEastAsia"/>
          <w:lang w:val="en-US" w:eastAsia="zh-CN"/>
        </w:rPr>
        <w:t xml:space="preserve">during RAN4#109 and </w:t>
      </w:r>
      <w:r>
        <w:rPr>
          <w:rFonts w:eastAsiaTheme="minorEastAsia"/>
          <w:lang w:val="en-US" w:eastAsia="zh-CN"/>
        </w:rPr>
        <w:t>start</w:t>
      </w:r>
      <w:r w:rsidR="007B2897">
        <w:rPr>
          <w:rFonts w:eastAsiaTheme="minorEastAsia"/>
          <w:lang w:val="en-US" w:eastAsia="zh-CN"/>
        </w:rPr>
        <w:t>ed</w:t>
      </w:r>
      <w:r>
        <w:rPr>
          <w:rFonts w:eastAsiaTheme="minorEastAsia"/>
          <w:lang w:val="en-US" w:eastAsia="zh-CN"/>
        </w:rPr>
        <w:t xml:space="preserve"> working on specifying</w:t>
      </w:r>
      <w:r w:rsidR="00286DD1">
        <w:rPr>
          <w:rFonts w:eastAsiaTheme="minorEastAsia"/>
          <w:lang w:val="en-US" w:eastAsia="zh-CN"/>
        </w:rPr>
        <w:t xml:space="preserve"> the performance</w:t>
      </w:r>
      <w:r>
        <w:rPr>
          <w:rFonts w:eastAsiaTheme="minorEastAsia"/>
          <w:lang w:val="en-US" w:eastAsia="zh-CN"/>
        </w:rPr>
        <w:t xml:space="preserve"> requirements from RAN4#1</w:t>
      </w:r>
      <w:r w:rsidR="00286DD1">
        <w:rPr>
          <w:rFonts w:eastAsiaTheme="minorEastAsia"/>
          <w:lang w:val="en-US" w:eastAsia="zh-CN"/>
        </w:rPr>
        <w:t>10</w:t>
      </w:r>
      <w:r>
        <w:rPr>
          <w:rFonts w:eastAsiaTheme="minorEastAsia"/>
          <w:lang w:val="en-US" w:eastAsia="zh-CN"/>
        </w:rPr>
        <w:t xml:space="preserve"> meeting. </w:t>
      </w:r>
    </w:p>
    <w:p w14:paraId="2DCD47B4" w14:textId="47D325FE" w:rsidR="00B203EA" w:rsidRDefault="00833C03" w:rsidP="00B203E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this contribution, we provide our views on the demod performance requirements </w:t>
      </w:r>
      <w:r w:rsidR="008821F5">
        <w:rPr>
          <w:rFonts w:eastAsiaTheme="minorEastAsia"/>
          <w:lang w:val="en-US" w:eastAsia="zh-CN"/>
        </w:rPr>
        <w:t>based on the initial agreements reached in [</w:t>
      </w:r>
      <w:r w:rsidR="0004307B">
        <w:rPr>
          <w:rFonts w:eastAsiaTheme="minorEastAsia"/>
          <w:lang w:val="en-US" w:eastAsia="zh-CN"/>
        </w:rPr>
        <w:t>2</w:t>
      </w:r>
      <w:r w:rsidR="008821F5">
        <w:rPr>
          <w:rFonts w:eastAsiaTheme="minorEastAsia"/>
          <w:lang w:val="en-US" w:eastAsia="zh-CN"/>
        </w:rPr>
        <w:t>].</w:t>
      </w:r>
    </w:p>
    <w:p w14:paraId="630111A3" w14:textId="34551839" w:rsidR="009F0395" w:rsidRDefault="0011532A" w:rsidP="00DF7FD2">
      <w:pPr>
        <w:pStyle w:val="Heading1"/>
        <w:rPr>
          <w:lang w:eastAsia="zh-CN"/>
        </w:rPr>
      </w:pPr>
      <w:r>
        <w:t>UE demodulation requirements</w:t>
      </w:r>
    </w:p>
    <w:p w14:paraId="7BF19C1C" w14:textId="0ED3EB89" w:rsidR="00C73CC6" w:rsidRDefault="00C73CC6" w:rsidP="00B61975">
      <w:pPr>
        <w:rPr>
          <w:lang w:eastAsia="ja-JP"/>
        </w:rPr>
      </w:pPr>
      <w:r>
        <w:rPr>
          <w:lang w:eastAsia="ja-JP"/>
        </w:rPr>
        <w:t xml:space="preserve">During the last meeting, </w:t>
      </w:r>
      <w:r w:rsidR="00BE3397">
        <w:rPr>
          <w:lang w:eastAsia="ja-JP"/>
        </w:rPr>
        <w:t>RAN4 agreed to define the PDSCH demodulation tests for FDD/HD-FDD</w:t>
      </w:r>
      <w:r w:rsidR="008F37CC">
        <w:rPr>
          <w:lang w:eastAsia="ja-JP"/>
        </w:rPr>
        <w:t xml:space="preserve"> with SCS 15kHz and TDD with SCS </w:t>
      </w:r>
      <w:r w:rsidR="00064916">
        <w:rPr>
          <w:lang w:eastAsia="ja-JP"/>
        </w:rPr>
        <w:t>3</w:t>
      </w:r>
      <w:r w:rsidR="008F37CC">
        <w:rPr>
          <w:lang w:eastAsia="ja-JP"/>
        </w:rPr>
        <w:t>0kHz</w:t>
      </w:r>
      <w:r w:rsidR="00064916">
        <w:rPr>
          <w:lang w:eastAsia="ja-JP"/>
        </w:rPr>
        <w:t xml:space="preserve"> for QPSK (MCS4) and </w:t>
      </w:r>
      <w:r w:rsidR="008F37CC">
        <w:rPr>
          <w:lang w:eastAsia="ja-JP"/>
        </w:rPr>
        <w:t>16QAM</w:t>
      </w:r>
      <w:r w:rsidR="00064916">
        <w:rPr>
          <w:lang w:eastAsia="ja-JP"/>
        </w:rPr>
        <w:t xml:space="preserve"> (MCS13)</w:t>
      </w:r>
      <w:r w:rsidR="008F37CC">
        <w:rPr>
          <w:lang w:eastAsia="ja-JP"/>
        </w:rPr>
        <w:t xml:space="preserve"> modu</w:t>
      </w:r>
      <w:r w:rsidR="00064916">
        <w:rPr>
          <w:lang w:eastAsia="ja-JP"/>
        </w:rPr>
        <w:t>lation schemes</w:t>
      </w:r>
      <w:r w:rsidR="00FB1849">
        <w:rPr>
          <w:lang w:eastAsia="ja-JP"/>
        </w:rPr>
        <w:t xml:space="preserve"> with new PRB sizes. Our initial simulation results for these cases are provided below: </w:t>
      </w:r>
    </w:p>
    <w:p w14:paraId="7F6E7E71" w14:textId="77777777" w:rsidR="00D36942" w:rsidRDefault="00D36942" w:rsidP="00D36942">
      <w:pPr>
        <w:rPr>
          <w:b/>
          <w:color w:val="000000" w:themeColor="text1"/>
          <w:u w:val="single"/>
          <w:lang w:eastAsia="ko-KR"/>
        </w:rPr>
      </w:pPr>
      <w:r w:rsidRPr="00EE3671">
        <w:rPr>
          <w:b/>
          <w:color w:val="000000" w:themeColor="text1"/>
          <w:u w:val="single"/>
          <w:lang w:eastAsia="ko-KR"/>
        </w:rPr>
        <w:t>PDSCH test cases for UE not supporting eRedCapNotReducedBB-BW-r18 (FG 48-1, supportOfERedCap-r18 only)</w:t>
      </w:r>
    </w:p>
    <w:p w14:paraId="08263C93" w14:textId="77777777" w:rsidR="00D36942" w:rsidRPr="00E07891" w:rsidRDefault="00D36942" w:rsidP="00AB76B7">
      <w:pPr>
        <w:pStyle w:val="ListParagraph"/>
        <w:numPr>
          <w:ilvl w:val="0"/>
          <w:numId w:val="11"/>
        </w:numPr>
        <w:spacing w:after="160" w:line="259" w:lineRule="auto"/>
        <w:contextualSpacing w:val="0"/>
        <w:rPr>
          <w:rFonts w:eastAsia="MS Mincho"/>
          <w:sz w:val="20"/>
          <w:szCs w:val="20"/>
          <w:lang w:val="en-GB" w:eastAsia="ja-JP"/>
        </w:rPr>
      </w:pPr>
      <w:r w:rsidRPr="00E07891">
        <w:rPr>
          <w:rFonts w:eastAsia="MS Mincho"/>
          <w:sz w:val="20"/>
          <w:szCs w:val="20"/>
          <w:lang w:val="en-GB" w:eastAsia="ja-JP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4"/>
        <w:gridCol w:w="1028"/>
        <w:gridCol w:w="1321"/>
        <w:gridCol w:w="666"/>
        <w:gridCol w:w="713"/>
        <w:gridCol w:w="606"/>
        <w:gridCol w:w="621"/>
        <w:gridCol w:w="1267"/>
        <w:gridCol w:w="1498"/>
        <w:gridCol w:w="998"/>
      </w:tblGrid>
      <w:tr w:rsidR="00FF2B24" w:rsidRPr="00EE3671" w14:paraId="32014DFD" w14:textId="31FDB65B" w:rsidTr="00FF2B24">
        <w:tc>
          <w:tcPr>
            <w:tcW w:w="844" w:type="dxa"/>
          </w:tcPr>
          <w:p w14:paraId="3DEE8E4C" w14:textId="77777777" w:rsidR="00FF2B24" w:rsidRDefault="00FF2B24" w:rsidP="00FF2B24">
            <w:pPr>
              <w:pStyle w:val="TAH"/>
              <w:rPr>
                <w:lang w:eastAsia="zh-CN"/>
              </w:rPr>
            </w:pPr>
          </w:p>
        </w:tc>
        <w:tc>
          <w:tcPr>
            <w:tcW w:w="1028" w:type="dxa"/>
          </w:tcPr>
          <w:p w14:paraId="03D5CA9C" w14:textId="77777777" w:rsidR="00FF2B24" w:rsidRPr="00EE3671" w:rsidRDefault="00FF2B24" w:rsidP="00FF2B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321" w:type="dxa"/>
          </w:tcPr>
          <w:p w14:paraId="3BCA83B6" w14:textId="77777777" w:rsidR="00FF2B24" w:rsidRPr="00EE3671" w:rsidRDefault="00FF2B24" w:rsidP="00FF2B2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666" w:type="dxa"/>
          </w:tcPr>
          <w:p w14:paraId="632BAA11" w14:textId="77777777" w:rsidR="00FF2B24" w:rsidRPr="00EE3671" w:rsidRDefault="00FF2B24" w:rsidP="00FF2B2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713" w:type="dxa"/>
          </w:tcPr>
          <w:p w14:paraId="1D283CEC" w14:textId="77777777" w:rsidR="00FF2B24" w:rsidRPr="00EE3671" w:rsidRDefault="00FF2B24" w:rsidP="00FF2B2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606" w:type="dxa"/>
          </w:tcPr>
          <w:p w14:paraId="2BB5EF0B" w14:textId="77777777" w:rsidR="00FF2B24" w:rsidRPr="00EE3671" w:rsidRDefault="00FF2B24" w:rsidP="00FF2B2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621" w:type="dxa"/>
          </w:tcPr>
          <w:p w14:paraId="7DA05382" w14:textId="77777777" w:rsidR="00FF2B24" w:rsidRPr="00EE3671" w:rsidRDefault="00FF2B24" w:rsidP="00FF2B2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267" w:type="dxa"/>
          </w:tcPr>
          <w:p w14:paraId="0AB08C41" w14:textId="77777777" w:rsidR="00FF2B24" w:rsidRPr="00EE3671" w:rsidRDefault="00FF2B24" w:rsidP="00FF2B2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498" w:type="dxa"/>
          </w:tcPr>
          <w:p w14:paraId="3AE58834" w14:textId="0BA93508" w:rsidR="00FF2B24" w:rsidRPr="00EE3671" w:rsidRDefault="00FF2B24" w:rsidP="00FF2B24">
            <w:pPr>
              <w:pStyle w:val="TAH"/>
              <w:rPr>
                <w:lang w:eastAsia="zh-C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998" w:type="dxa"/>
          </w:tcPr>
          <w:p w14:paraId="6D497CC6" w14:textId="7564371D" w:rsidR="00FF2B24" w:rsidRPr="00EE3671" w:rsidRDefault="00FF2B24" w:rsidP="00FF2B24">
            <w:pPr>
              <w:pStyle w:val="TAH"/>
              <w:rPr>
                <w:lang w:eastAsia="zh-C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703D1F" w:rsidRPr="00EE3671" w14:paraId="4825F6C4" w14:textId="3F5D0095" w:rsidTr="00FF2B24">
        <w:tc>
          <w:tcPr>
            <w:tcW w:w="844" w:type="dxa"/>
          </w:tcPr>
          <w:p w14:paraId="7719BB79" w14:textId="77777777" w:rsidR="00703D1F" w:rsidRDefault="00703D1F" w:rsidP="00703D1F">
            <w:pPr>
              <w:pStyle w:val="TAC"/>
            </w:pPr>
            <w:r>
              <w:t>QPSK</w:t>
            </w:r>
          </w:p>
        </w:tc>
        <w:tc>
          <w:tcPr>
            <w:tcW w:w="1028" w:type="dxa"/>
          </w:tcPr>
          <w:p w14:paraId="313A059F" w14:textId="5F82C2DF" w:rsidR="00703D1F" w:rsidRPr="00EE3671" w:rsidRDefault="00703D1F" w:rsidP="00703D1F">
            <w:pPr>
              <w:pStyle w:val="TAC"/>
            </w:pPr>
            <w:r>
              <w:t>1Rx</w:t>
            </w:r>
          </w:p>
        </w:tc>
        <w:tc>
          <w:tcPr>
            <w:tcW w:w="1321" w:type="dxa"/>
          </w:tcPr>
          <w:p w14:paraId="19F6778F" w14:textId="77777777" w:rsidR="00703D1F" w:rsidRPr="00EE3671" w:rsidRDefault="00703D1F" w:rsidP="00703D1F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666" w:type="dxa"/>
          </w:tcPr>
          <w:p w14:paraId="1F5577C7" w14:textId="77777777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713" w:type="dxa"/>
          </w:tcPr>
          <w:p w14:paraId="2CE0C411" w14:textId="77777777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606" w:type="dxa"/>
            <w:shd w:val="clear" w:color="auto" w:fill="auto"/>
          </w:tcPr>
          <w:p w14:paraId="45CE918C" w14:textId="77777777" w:rsidR="00703D1F" w:rsidRPr="00217A84" w:rsidRDefault="00703D1F" w:rsidP="00703D1F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21" w:type="dxa"/>
          </w:tcPr>
          <w:p w14:paraId="20B28BBE" w14:textId="77777777" w:rsidR="00703D1F" w:rsidRPr="00EE3671" w:rsidRDefault="00703D1F" w:rsidP="00703D1F">
            <w:pPr>
              <w:pStyle w:val="TAC"/>
            </w:pPr>
            <w:r w:rsidRPr="00EE3671">
              <w:t>1928</w:t>
            </w:r>
          </w:p>
        </w:tc>
        <w:tc>
          <w:tcPr>
            <w:tcW w:w="1267" w:type="dxa"/>
          </w:tcPr>
          <w:p w14:paraId="7CA7B05E" w14:textId="77777777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498" w:type="dxa"/>
          </w:tcPr>
          <w:p w14:paraId="42E9C8AC" w14:textId="69235A03" w:rsidR="00703D1F" w:rsidRPr="00EE3671" w:rsidRDefault="00703D1F" w:rsidP="00703D1F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6DEC1C22" w14:textId="552BD245" w:rsidR="00703D1F" w:rsidRPr="00703D1F" w:rsidRDefault="00703D1F" w:rsidP="00703D1F">
            <w:pPr>
              <w:pStyle w:val="TAC"/>
            </w:pPr>
            <w:r w:rsidRPr="00703D1F">
              <w:t>1.</w:t>
            </w:r>
            <w:r w:rsidR="00BC4BE0">
              <w:t>72</w:t>
            </w:r>
          </w:p>
        </w:tc>
      </w:tr>
      <w:tr w:rsidR="00703D1F" w:rsidRPr="00EE3671" w14:paraId="442964C0" w14:textId="7229512F" w:rsidTr="00FF2B24">
        <w:tc>
          <w:tcPr>
            <w:tcW w:w="844" w:type="dxa"/>
          </w:tcPr>
          <w:p w14:paraId="73789757" w14:textId="77777777" w:rsidR="00703D1F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28" w:type="dxa"/>
          </w:tcPr>
          <w:p w14:paraId="7452D226" w14:textId="4EE666D0" w:rsidR="00703D1F" w:rsidRPr="00EE3671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  <w:tc>
          <w:tcPr>
            <w:tcW w:w="1321" w:type="dxa"/>
          </w:tcPr>
          <w:p w14:paraId="2854EB3A" w14:textId="77777777" w:rsidR="00703D1F" w:rsidRPr="00EE3671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5CD0C771" w14:textId="77777777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713" w:type="dxa"/>
          </w:tcPr>
          <w:p w14:paraId="50801CCE" w14:textId="77777777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606" w:type="dxa"/>
            <w:shd w:val="clear" w:color="auto" w:fill="auto"/>
          </w:tcPr>
          <w:p w14:paraId="5DDDF41C" w14:textId="77777777" w:rsidR="00703D1F" w:rsidRPr="00217A84" w:rsidRDefault="00703D1F" w:rsidP="00703D1F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21" w:type="dxa"/>
          </w:tcPr>
          <w:p w14:paraId="26EAB7E1" w14:textId="77777777" w:rsidR="00703D1F" w:rsidRPr="00EE3671" w:rsidRDefault="00703D1F" w:rsidP="00703D1F">
            <w:pPr>
              <w:pStyle w:val="TAC"/>
            </w:pPr>
            <w:r w:rsidRPr="00EE3671">
              <w:t>6272</w:t>
            </w:r>
          </w:p>
        </w:tc>
        <w:tc>
          <w:tcPr>
            <w:tcW w:w="1267" w:type="dxa"/>
          </w:tcPr>
          <w:p w14:paraId="159D072F" w14:textId="77777777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  <w:tc>
          <w:tcPr>
            <w:tcW w:w="1498" w:type="dxa"/>
          </w:tcPr>
          <w:p w14:paraId="61057EE6" w14:textId="3E7DD165" w:rsidR="00703D1F" w:rsidRPr="00EE3671" w:rsidRDefault="00703D1F" w:rsidP="00703D1F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361C6459" w14:textId="17FEFA6E" w:rsidR="00703D1F" w:rsidRPr="00703D1F" w:rsidRDefault="00703D1F" w:rsidP="00703D1F">
            <w:pPr>
              <w:pStyle w:val="TAC"/>
            </w:pPr>
            <w:r w:rsidRPr="00703D1F">
              <w:t>9.</w:t>
            </w:r>
            <w:r w:rsidR="00BC4BE0">
              <w:t>87</w:t>
            </w:r>
          </w:p>
        </w:tc>
      </w:tr>
      <w:tr w:rsidR="00703D1F" w:rsidRPr="00EE3671" w14:paraId="459DDBAC" w14:textId="77777777" w:rsidTr="00FF2B24">
        <w:tc>
          <w:tcPr>
            <w:tcW w:w="844" w:type="dxa"/>
          </w:tcPr>
          <w:p w14:paraId="481F8FB7" w14:textId="6893C4FF" w:rsidR="00703D1F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28" w:type="dxa"/>
          </w:tcPr>
          <w:p w14:paraId="7DD93ABD" w14:textId="30B52A52" w:rsidR="00703D1F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  <w:tc>
          <w:tcPr>
            <w:tcW w:w="1321" w:type="dxa"/>
          </w:tcPr>
          <w:p w14:paraId="11AF6E02" w14:textId="010CAAC3" w:rsidR="00703D1F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121BF442" w14:textId="140C1267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713" w:type="dxa"/>
          </w:tcPr>
          <w:p w14:paraId="55763DED" w14:textId="688C9BA9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606" w:type="dxa"/>
            <w:shd w:val="clear" w:color="auto" w:fill="auto"/>
          </w:tcPr>
          <w:p w14:paraId="34327E8C" w14:textId="753C9196" w:rsidR="00703D1F" w:rsidRPr="00217A84" w:rsidRDefault="00703D1F" w:rsidP="00703D1F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21" w:type="dxa"/>
          </w:tcPr>
          <w:p w14:paraId="102D8559" w14:textId="69D66510" w:rsidR="00703D1F" w:rsidRPr="00EE3671" w:rsidRDefault="00703D1F" w:rsidP="00703D1F">
            <w:pPr>
              <w:pStyle w:val="TAC"/>
            </w:pPr>
            <w:r>
              <w:t>999</w:t>
            </w:r>
            <w:r w:rsidRPr="00EE3671">
              <w:t>2</w:t>
            </w:r>
          </w:p>
        </w:tc>
        <w:tc>
          <w:tcPr>
            <w:tcW w:w="1267" w:type="dxa"/>
          </w:tcPr>
          <w:p w14:paraId="3D615B8F" w14:textId="6AC0B657" w:rsidR="00703D1F" w:rsidRPr="00EE3671" w:rsidRDefault="00703D1F" w:rsidP="00703D1F">
            <w:pPr>
              <w:pStyle w:val="TAC"/>
            </w:pPr>
            <w:r w:rsidRPr="00EE3671">
              <w:t>TDL</w:t>
            </w:r>
            <w:r>
              <w:t>A</w:t>
            </w:r>
            <w:r w:rsidRPr="00EE3671">
              <w:t>30-10</w:t>
            </w:r>
          </w:p>
        </w:tc>
        <w:tc>
          <w:tcPr>
            <w:tcW w:w="1498" w:type="dxa"/>
          </w:tcPr>
          <w:p w14:paraId="5B024794" w14:textId="42D6B26E" w:rsidR="00703D1F" w:rsidRDefault="00703D1F" w:rsidP="00703D1F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0180CF50" w14:textId="3E5A2F5C" w:rsidR="00703D1F" w:rsidRPr="00703D1F" w:rsidRDefault="00703D1F" w:rsidP="00703D1F">
            <w:pPr>
              <w:pStyle w:val="TAC"/>
            </w:pPr>
            <w:r w:rsidRPr="00703D1F">
              <w:t>13.</w:t>
            </w:r>
            <w:r w:rsidR="00BC4BE0">
              <w:t>44</w:t>
            </w:r>
          </w:p>
        </w:tc>
      </w:tr>
      <w:tr w:rsidR="00703D1F" w:rsidRPr="00EE3671" w14:paraId="708EB17B" w14:textId="1A3320F2" w:rsidTr="00FF2B24">
        <w:tc>
          <w:tcPr>
            <w:tcW w:w="844" w:type="dxa"/>
          </w:tcPr>
          <w:p w14:paraId="58CA66F1" w14:textId="0B9C6DE1" w:rsidR="00703D1F" w:rsidRDefault="00703D1F" w:rsidP="00703D1F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1028" w:type="dxa"/>
          </w:tcPr>
          <w:p w14:paraId="67DC2203" w14:textId="717C296D" w:rsidR="00703D1F" w:rsidRDefault="00703D1F" w:rsidP="00703D1F">
            <w:pPr>
              <w:pStyle w:val="TAC"/>
              <w:rPr>
                <w:lang w:eastAsia="zh-CN"/>
              </w:rPr>
            </w:pPr>
            <w:r>
              <w:t>2Rx</w:t>
            </w:r>
          </w:p>
        </w:tc>
        <w:tc>
          <w:tcPr>
            <w:tcW w:w="1321" w:type="dxa"/>
          </w:tcPr>
          <w:p w14:paraId="0311AD9A" w14:textId="4C46C1D7" w:rsidR="00703D1F" w:rsidRDefault="00703D1F" w:rsidP="00703D1F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666" w:type="dxa"/>
          </w:tcPr>
          <w:p w14:paraId="583D9E9F" w14:textId="51874187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713" w:type="dxa"/>
          </w:tcPr>
          <w:p w14:paraId="4EFB2403" w14:textId="4CE9AB83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606" w:type="dxa"/>
            <w:shd w:val="clear" w:color="auto" w:fill="auto"/>
          </w:tcPr>
          <w:p w14:paraId="13A1674D" w14:textId="3B65A7C4" w:rsidR="00703D1F" w:rsidRPr="00217A84" w:rsidRDefault="00703D1F" w:rsidP="00703D1F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21" w:type="dxa"/>
          </w:tcPr>
          <w:p w14:paraId="3204B124" w14:textId="45E1E89D" w:rsidR="00703D1F" w:rsidRPr="00EE3671" w:rsidRDefault="00703D1F" w:rsidP="00703D1F">
            <w:pPr>
              <w:pStyle w:val="TAC"/>
            </w:pPr>
            <w:r w:rsidRPr="00EE3671">
              <w:t>1928</w:t>
            </w:r>
          </w:p>
        </w:tc>
        <w:tc>
          <w:tcPr>
            <w:tcW w:w="1267" w:type="dxa"/>
          </w:tcPr>
          <w:p w14:paraId="790C8672" w14:textId="06A5A3C8" w:rsidR="00703D1F" w:rsidRPr="00EE3671" w:rsidRDefault="00703D1F" w:rsidP="00703D1F">
            <w:pPr>
              <w:pStyle w:val="TAC"/>
            </w:pPr>
            <w:r w:rsidRPr="00EE3671">
              <w:t>TDLB100-400</w:t>
            </w:r>
          </w:p>
        </w:tc>
        <w:tc>
          <w:tcPr>
            <w:tcW w:w="1498" w:type="dxa"/>
          </w:tcPr>
          <w:p w14:paraId="249AC469" w14:textId="7F737072" w:rsidR="00703D1F" w:rsidRPr="00EE3671" w:rsidRDefault="00703D1F" w:rsidP="00703D1F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368399B7" w14:textId="7BC24AEC" w:rsidR="00703D1F" w:rsidRPr="00EE3671" w:rsidRDefault="00703D1F" w:rsidP="00703D1F">
            <w:pPr>
              <w:pStyle w:val="TAC"/>
            </w:pPr>
            <w:r w:rsidRPr="00703D1F">
              <w:t>-1.8</w:t>
            </w:r>
          </w:p>
        </w:tc>
      </w:tr>
      <w:tr w:rsidR="00703D1F" w:rsidRPr="00EE3671" w14:paraId="07736DD9" w14:textId="12AF06D8" w:rsidTr="00FF2B24">
        <w:tc>
          <w:tcPr>
            <w:tcW w:w="844" w:type="dxa"/>
          </w:tcPr>
          <w:p w14:paraId="46FF3E97" w14:textId="1B88F3D8" w:rsidR="00703D1F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28" w:type="dxa"/>
          </w:tcPr>
          <w:p w14:paraId="4910F741" w14:textId="45133EBD" w:rsidR="00703D1F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321" w:type="dxa"/>
          </w:tcPr>
          <w:p w14:paraId="2AEA4EA2" w14:textId="33B33A30" w:rsidR="00703D1F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79D76468" w14:textId="7DCC187A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713" w:type="dxa"/>
          </w:tcPr>
          <w:p w14:paraId="5733D587" w14:textId="19D406BF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606" w:type="dxa"/>
            <w:shd w:val="clear" w:color="auto" w:fill="auto"/>
          </w:tcPr>
          <w:p w14:paraId="7A937DAC" w14:textId="76137BC4" w:rsidR="00703D1F" w:rsidRPr="00217A84" w:rsidRDefault="00703D1F" w:rsidP="00703D1F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21" w:type="dxa"/>
          </w:tcPr>
          <w:p w14:paraId="07492354" w14:textId="647FF8C0" w:rsidR="00703D1F" w:rsidRPr="00EE3671" w:rsidRDefault="00703D1F" w:rsidP="00703D1F">
            <w:pPr>
              <w:pStyle w:val="TAC"/>
            </w:pPr>
            <w:r w:rsidRPr="00EE3671">
              <w:t>6272</w:t>
            </w:r>
          </w:p>
        </w:tc>
        <w:tc>
          <w:tcPr>
            <w:tcW w:w="1267" w:type="dxa"/>
          </w:tcPr>
          <w:p w14:paraId="1BDCFA1A" w14:textId="1C76C2FB" w:rsidR="00703D1F" w:rsidRPr="00EE3671" w:rsidRDefault="00703D1F" w:rsidP="00703D1F">
            <w:pPr>
              <w:pStyle w:val="TAC"/>
            </w:pPr>
            <w:r w:rsidRPr="00EE3671">
              <w:t>TDLC300-100</w:t>
            </w:r>
          </w:p>
        </w:tc>
        <w:tc>
          <w:tcPr>
            <w:tcW w:w="1498" w:type="dxa"/>
          </w:tcPr>
          <w:p w14:paraId="32B3856A" w14:textId="0FB31619" w:rsidR="00703D1F" w:rsidRPr="00EE3671" w:rsidRDefault="00703D1F" w:rsidP="00703D1F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5FA637C7" w14:textId="67C147F4" w:rsidR="00703D1F" w:rsidRPr="00EE3671" w:rsidRDefault="00703D1F" w:rsidP="00703D1F">
            <w:pPr>
              <w:pStyle w:val="TAC"/>
            </w:pPr>
            <w:r w:rsidRPr="00703D1F">
              <w:t>5.89</w:t>
            </w:r>
          </w:p>
        </w:tc>
      </w:tr>
      <w:tr w:rsidR="00703D1F" w:rsidRPr="00EE3671" w14:paraId="408EB5EC" w14:textId="77777777" w:rsidTr="00FF2B24">
        <w:tc>
          <w:tcPr>
            <w:tcW w:w="844" w:type="dxa"/>
          </w:tcPr>
          <w:p w14:paraId="7267EEB8" w14:textId="7F257D4B" w:rsidR="00703D1F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28" w:type="dxa"/>
          </w:tcPr>
          <w:p w14:paraId="183DF4F8" w14:textId="5477B53C" w:rsidR="00703D1F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321" w:type="dxa"/>
          </w:tcPr>
          <w:p w14:paraId="1BEB85C5" w14:textId="4E709598" w:rsidR="00703D1F" w:rsidRDefault="00703D1F" w:rsidP="00703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35778878" w14:textId="5027BFE2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713" w:type="dxa"/>
          </w:tcPr>
          <w:p w14:paraId="45BB3C62" w14:textId="1FF92EE0" w:rsidR="00703D1F" w:rsidRPr="00EE3671" w:rsidRDefault="00703D1F" w:rsidP="00703D1F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606" w:type="dxa"/>
            <w:shd w:val="clear" w:color="auto" w:fill="auto"/>
          </w:tcPr>
          <w:p w14:paraId="3B085ECF" w14:textId="3587FED3" w:rsidR="00703D1F" w:rsidRPr="00217A84" w:rsidRDefault="00703D1F" w:rsidP="00703D1F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21" w:type="dxa"/>
          </w:tcPr>
          <w:p w14:paraId="4B29F18E" w14:textId="3D47A803" w:rsidR="00703D1F" w:rsidRPr="00EE3671" w:rsidRDefault="00703D1F" w:rsidP="00703D1F">
            <w:pPr>
              <w:pStyle w:val="TAC"/>
            </w:pPr>
            <w:r>
              <w:t>999</w:t>
            </w:r>
            <w:r w:rsidRPr="00EE3671">
              <w:t>2</w:t>
            </w:r>
          </w:p>
        </w:tc>
        <w:tc>
          <w:tcPr>
            <w:tcW w:w="1267" w:type="dxa"/>
          </w:tcPr>
          <w:p w14:paraId="2324C3EE" w14:textId="0105603F" w:rsidR="00703D1F" w:rsidRPr="00EE3671" w:rsidRDefault="00703D1F" w:rsidP="00703D1F">
            <w:pPr>
              <w:pStyle w:val="TAC"/>
            </w:pPr>
            <w:r w:rsidRPr="00EE3671">
              <w:t>TDL</w:t>
            </w:r>
            <w:r>
              <w:t>A</w:t>
            </w:r>
            <w:r w:rsidRPr="00EE3671">
              <w:t>30-10</w:t>
            </w:r>
          </w:p>
        </w:tc>
        <w:tc>
          <w:tcPr>
            <w:tcW w:w="1498" w:type="dxa"/>
          </w:tcPr>
          <w:p w14:paraId="547D5827" w14:textId="464A0C9B" w:rsidR="00703D1F" w:rsidRDefault="00703D1F" w:rsidP="00703D1F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67ABB013" w14:textId="7CF23E2B" w:rsidR="00703D1F" w:rsidRPr="00EE3671" w:rsidRDefault="00703D1F" w:rsidP="00703D1F">
            <w:pPr>
              <w:pStyle w:val="TAC"/>
            </w:pPr>
            <w:r w:rsidRPr="00703D1F">
              <w:t>10.15</w:t>
            </w:r>
          </w:p>
        </w:tc>
      </w:tr>
    </w:tbl>
    <w:p w14:paraId="030AE8F4" w14:textId="77777777" w:rsidR="00D36942" w:rsidRPr="00217A84" w:rsidRDefault="00D36942" w:rsidP="00D36942">
      <w:pPr>
        <w:rPr>
          <w:bCs/>
          <w:color w:val="000000" w:themeColor="text1"/>
          <w:lang w:eastAsia="ko-KR"/>
        </w:rPr>
      </w:pPr>
    </w:p>
    <w:p w14:paraId="54978BE4" w14:textId="77777777" w:rsidR="00D36942" w:rsidRPr="00E07891" w:rsidRDefault="00D36942" w:rsidP="00AB76B7">
      <w:pPr>
        <w:pStyle w:val="ListParagraph"/>
        <w:numPr>
          <w:ilvl w:val="0"/>
          <w:numId w:val="11"/>
        </w:numPr>
        <w:spacing w:after="160" w:line="259" w:lineRule="auto"/>
        <w:contextualSpacing w:val="0"/>
        <w:rPr>
          <w:rFonts w:eastAsia="MS Mincho"/>
          <w:sz w:val="20"/>
          <w:szCs w:val="20"/>
          <w:lang w:val="en-GB" w:eastAsia="ja-JP"/>
        </w:rPr>
      </w:pPr>
      <w:r w:rsidRPr="00E07891">
        <w:rPr>
          <w:rFonts w:eastAsia="MS Mincho"/>
          <w:sz w:val="20"/>
          <w:szCs w:val="20"/>
          <w:lang w:val="en-GB" w:eastAsia="ja-JP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0"/>
        <w:gridCol w:w="1007"/>
        <w:gridCol w:w="1207"/>
        <w:gridCol w:w="666"/>
        <w:gridCol w:w="663"/>
        <w:gridCol w:w="597"/>
        <w:gridCol w:w="617"/>
        <w:gridCol w:w="1787"/>
        <w:gridCol w:w="1176"/>
        <w:gridCol w:w="1002"/>
      </w:tblGrid>
      <w:tr w:rsidR="00DB0F38" w:rsidRPr="00EE3671" w14:paraId="4798F32E" w14:textId="13AB0A9C" w:rsidTr="003B0B66">
        <w:tc>
          <w:tcPr>
            <w:tcW w:w="840" w:type="dxa"/>
          </w:tcPr>
          <w:p w14:paraId="54DE8CF6" w14:textId="77777777" w:rsidR="00DB0F38" w:rsidRDefault="00DB0F38" w:rsidP="00DB0F38">
            <w:pPr>
              <w:pStyle w:val="TAH"/>
              <w:rPr>
                <w:lang w:eastAsia="zh-CN"/>
              </w:rPr>
            </w:pPr>
          </w:p>
        </w:tc>
        <w:tc>
          <w:tcPr>
            <w:tcW w:w="1007" w:type="dxa"/>
          </w:tcPr>
          <w:p w14:paraId="78D28FC2" w14:textId="77777777" w:rsidR="00DB0F38" w:rsidRPr="00EE3671" w:rsidRDefault="00DB0F38" w:rsidP="00DB0F3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207" w:type="dxa"/>
          </w:tcPr>
          <w:p w14:paraId="40E1EFE0" w14:textId="77777777" w:rsidR="00DB0F38" w:rsidRPr="00EE3671" w:rsidRDefault="00DB0F38" w:rsidP="00DB0F3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666" w:type="dxa"/>
          </w:tcPr>
          <w:p w14:paraId="36BC3B84" w14:textId="77777777" w:rsidR="00DB0F38" w:rsidRPr="00EE3671" w:rsidRDefault="00DB0F38" w:rsidP="00DB0F3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663" w:type="dxa"/>
          </w:tcPr>
          <w:p w14:paraId="6E441A4E" w14:textId="77777777" w:rsidR="00DB0F38" w:rsidRPr="00EE3671" w:rsidRDefault="00DB0F38" w:rsidP="00DB0F3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597" w:type="dxa"/>
          </w:tcPr>
          <w:p w14:paraId="45B21CFE" w14:textId="77777777" w:rsidR="00DB0F38" w:rsidRPr="00EE3671" w:rsidRDefault="00DB0F38" w:rsidP="00DB0F3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617" w:type="dxa"/>
          </w:tcPr>
          <w:p w14:paraId="5D0F2373" w14:textId="77777777" w:rsidR="00DB0F38" w:rsidRPr="00EE3671" w:rsidRDefault="00DB0F38" w:rsidP="00DB0F3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787" w:type="dxa"/>
          </w:tcPr>
          <w:p w14:paraId="28CFD130" w14:textId="77777777" w:rsidR="00DB0F38" w:rsidRPr="00EE3671" w:rsidRDefault="00DB0F38" w:rsidP="00DB0F3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176" w:type="dxa"/>
          </w:tcPr>
          <w:p w14:paraId="74552D20" w14:textId="5E0A9864" w:rsidR="00DB0F38" w:rsidRPr="00EE3671" w:rsidRDefault="00DB0F38" w:rsidP="00DB0F38">
            <w:pPr>
              <w:pStyle w:val="TAH"/>
              <w:rPr>
                <w:lang w:eastAsia="zh-C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1002" w:type="dxa"/>
          </w:tcPr>
          <w:p w14:paraId="23C2BB78" w14:textId="57852A6A" w:rsidR="00DB0F38" w:rsidRPr="00EE3671" w:rsidRDefault="00DB0F38" w:rsidP="00DB0F38">
            <w:pPr>
              <w:pStyle w:val="TAH"/>
              <w:rPr>
                <w:lang w:eastAsia="zh-C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B85EF3" w:rsidRPr="00EE3671" w14:paraId="20246705" w14:textId="7AC4B8BD" w:rsidTr="003B0B66">
        <w:tc>
          <w:tcPr>
            <w:tcW w:w="840" w:type="dxa"/>
          </w:tcPr>
          <w:p w14:paraId="51B61642" w14:textId="77777777" w:rsidR="00B85EF3" w:rsidRDefault="00B85EF3" w:rsidP="00B85EF3">
            <w:pPr>
              <w:pStyle w:val="TAC"/>
            </w:pPr>
            <w:r>
              <w:t>QPSK</w:t>
            </w:r>
          </w:p>
        </w:tc>
        <w:tc>
          <w:tcPr>
            <w:tcW w:w="1007" w:type="dxa"/>
          </w:tcPr>
          <w:p w14:paraId="5180C70E" w14:textId="6277423B" w:rsidR="00B85EF3" w:rsidRPr="00EE3671" w:rsidRDefault="00B85EF3" w:rsidP="00B85EF3">
            <w:pPr>
              <w:pStyle w:val="TAC"/>
            </w:pPr>
            <w:r>
              <w:t>1Rx</w:t>
            </w:r>
          </w:p>
        </w:tc>
        <w:tc>
          <w:tcPr>
            <w:tcW w:w="1207" w:type="dxa"/>
          </w:tcPr>
          <w:p w14:paraId="54613F33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666" w:type="dxa"/>
          </w:tcPr>
          <w:p w14:paraId="31C25C92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663" w:type="dxa"/>
          </w:tcPr>
          <w:p w14:paraId="08662D1A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597" w:type="dxa"/>
          </w:tcPr>
          <w:p w14:paraId="52DCECAD" w14:textId="77777777" w:rsidR="00B85EF3" w:rsidRPr="00376079" w:rsidRDefault="00B85EF3" w:rsidP="00B85EF3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617" w:type="dxa"/>
          </w:tcPr>
          <w:p w14:paraId="00708577" w14:textId="77777777" w:rsidR="00B85EF3" w:rsidRPr="00EE3671" w:rsidRDefault="00B85EF3" w:rsidP="00B85EF3">
            <w:pPr>
              <w:pStyle w:val="TAC"/>
            </w:pPr>
            <w:r w:rsidRPr="00EE3671">
              <w:t>928</w:t>
            </w:r>
          </w:p>
        </w:tc>
        <w:tc>
          <w:tcPr>
            <w:tcW w:w="1787" w:type="dxa"/>
          </w:tcPr>
          <w:p w14:paraId="77BCC6D2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176" w:type="dxa"/>
          </w:tcPr>
          <w:p w14:paraId="2014FA6B" w14:textId="2AB9088A" w:rsidR="00B85EF3" w:rsidRPr="00EE3671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67F01462" w14:textId="49E2156F" w:rsidR="00B85EF3" w:rsidRPr="00EE3671" w:rsidRDefault="00D44AE4" w:rsidP="00B85EF3">
            <w:pPr>
              <w:pStyle w:val="TAC"/>
            </w:pPr>
            <w:r>
              <w:t>1</w:t>
            </w:r>
            <w:r w:rsidR="00B85EF3" w:rsidRPr="00B85EF3">
              <w:t>.</w:t>
            </w:r>
            <w:r>
              <w:t>9</w:t>
            </w:r>
          </w:p>
        </w:tc>
      </w:tr>
      <w:tr w:rsidR="00B85EF3" w:rsidRPr="00EE3671" w14:paraId="501DB80B" w14:textId="405A26FB" w:rsidTr="003B0B66">
        <w:tc>
          <w:tcPr>
            <w:tcW w:w="840" w:type="dxa"/>
          </w:tcPr>
          <w:p w14:paraId="2F90EC15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07" w:type="dxa"/>
          </w:tcPr>
          <w:p w14:paraId="65BD9D1F" w14:textId="1434ACC6" w:rsidR="00B85EF3" w:rsidRPr="00EE3671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  <w:tc>
          <w:tcPr>
            <w:tcW w:w="1207" w:type="dxa"/>
          </w:tcPr>
          <w:p w14:paraId="364190A5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0C56D061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663" w:type="dxa"/>
          </w:tcPr>
          <w:p w14:paraId="7984C2D2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597" w:type="dxa"/>
          </w:tcPr>
          <w:p w14:paraId="7532EB38" w14:textId="77777777" w:rsidR="00B85EF3" w:rsidRPr="00376079" w:rsidRDefault="00B85EF3" w:rsidP="00B85EF3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617" w:type="dxa"/>
          </w:tcPr>
          <w:p w14:paraId="3D76CA24" w14:textId="77777777" w:rsidR="00B85EF3" w:rsidRPr="00EE3671" w:rsidRDefault="00B85EF3" w:rsidP="00B85EF3">
            <w:pPr>
              <w:pStyle w:val="TAC"/>
            </w:pPr>
            <w:r w:rsidRPr="00EE3671">
              <w:t>3104</w:t>
            </w:r>
          </w:p>
        </w:tc>
        <w:tc>
          <w:tcPr>
            <w:tcW w:w="1787" w:type="dxa"/>
          </w:tcPr>
          <w:p w14:paraId="1135983B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  <w:tc>
          <w:tcPr>
            <w:tcW w:w="1176" w:type="dxa"/>
          </w:tcPr>
          <w:p w14:paraId="2924CC3A" w14:textId="0BAB36E3" w:rsidR="00B85EF3" w:rsidRPr="00EE3671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5D963403" w14:textId="0D5D1745" w:rsidR="00B85EF3" w:rsidRPr="00EE3671" w:rsidRDefault="00B85EF3" w:rsidP="00B85EF3">
            <w:pPr>
              <w:pStyle w:val="TAC"/>
            </w:pPr>
            <w:r w:rsidRPr="00B85EF3">
              <w:t>10.</w:t>
            </w:r>
            <w:r w:rsidR="00D44AE4">
              <w:t>45</w:t>
            </w:r>
          </w:p>
        </w:tc>
      </w:tr>
      <w:tr w:rsidR="00B85EF3" w:rsidRPr="00EE3671" w14:paraId="487D96AA" w14:textId="77777777" w:rsidTr="003B0B66">
        <w:tc>
          <w:tcPr>
            <w:tcW w:w="840" w:type="dxa"/>
          </w:tcPr>
          <w:p w14:paraId="2DDADF0D" w14:textId="6121C078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07" w:type="dxa"/>
          </w:tcPr>
          <w:p w14:paraId="40ABC406" w14:textId="66E1AEFB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  <w:tc>
          <w:tcPr>
            <w:tcW w:w="1207" w:type="dxa"/>
          </w:tcPr>
          <w:p w14:paraId="188BECE7" w14:textId="7B02C8E5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4B0C21C6" w14:textId="34E1E0BE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663" w:type="dxa"/>
          </w:tcPr>
          <w:p w14:paraId="2B788A30" w14:textId="5877B40F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597" w:type="dxa"/>
          </w:tcPr>
          <w:p w14:paraId="4A5A246F" w14:textId="6344E9B8" w:rsidR="00B85EF3" w:rsidRPr="00376079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617" w:type="dxa"/>
          </w:tcPr>
          <w:p w14:paraId="7F349DB9" w14:textId="6597EF30" w:rsidR="00B85EF3" w:rsidRPr="00EE3671" w:rsidRDefault="00B85EF3" w:rsidP="00B85EF3">
            <w:pPr>
              <w:pStyle w:val="TAC"/>
            </w:pPr>
            <w:r>
              <w:t>4736</w:t>
            </w:r>
          </w:p>
        </w:tc>
        <w:tc>
          <w:tcPr>
            <w:tcW w:w="1787" w:type="dxa"/>
          </w:tcPr>
          <w:p w14:paraId="2093B586" w14:textId="112C652B" w:rsidR="00B85EF3" w:rsidRPr="00EE3671" w:rsidRDefault="00B85EF3" w:rsidP="00B85EF3">
            <w:pPr>
              <w:pStyle w:val="TAC"/>
            </w:pPr>
            <w:r w:rsidRPr="00EE3671">
              <w:t>TDL</w:t>
            </w:r>
            <w:r>
              <w:t>A</w:t>
            </w:r>
            <w:r w:rsidRPr="00EE3671">
              <w:t>30-10</w:t>
            </w:r>
          </w:p>
        </w:tc>
        <w:tc>
          <w:tcPr>
            <w:tcW w:w="1176" w:type="dxa"/>
          </w:tcPr>
          <w:p w14:paraId="5DA79E22" w14:textId="6F31CD07" w:rsidR="00B85EF3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026A70FF" w14:textId="59ED396C" w:rsidR="00B85EF3" w:rsidRDefault="00B85EF3" w:rsidP="00B85EF3">
            <w:pPr>
              <w:pStyle w:val="TAC"/>
            </w:pPr>
            <w:r w:rsidRPr="00B85EF3">
              <w:t>1</w:t>
            </w:r>
            <w:r w:rsidR="00D44AE4">
              <w:t>3</w:t>
            </w:r>
            <w:r w:rsidRPr="00B85EF3">
              <w:t>.</w:t>
            </w:r>
            <w:r w:rsidR="00D44AE4">
              <w:t>94</w:t>
            </w:r>
          </w:p>
        </w:tc>
      </w:tr>
      <w:tr w:rsidR="00B85EF3" w:rsidRPr="00EE3671" w14:paraId="381E6509" w14:textId="4F5026B0" w:rsidTr="003B0B66">
        <w:tc>
          <w:tcPr>
            <w:tcW w:w="840" w:type="dxa"/>
          </w:tcPr>
          <w:p w14:paraId="1A08C528" w14:textId="58BC450D" w:rsidR="00B85EF3" w:rsidRDefault="00B85EF3" w:rsidP="00B85EF3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1007" w:type="dxa"/>
          </w:tcPr>
          <w:p w14:paraId="5D804F38" w14:textId="5B9D56AC" w:rsidR="00B85EF3" w:rsidRDefault="00B85EF3" w:rsidP="00B85EF3">
            <w:pPr>
              <w:pStyle w:val="TAC"/>
              <w:rPr>
                <w:lang w:eastAsia="zh-CN"/>
              </w:rPr>
            </w:pPr>
            <w:r>
              <w:t>2Rx</w:t>
            </w:r>
          </w:p>
        </w:tc>
        <w:tc>
          <w:tcPr>
            <w:tcW w:w="1207" w:type="dxa"/>
          </w:tcPr>
          <w:p w14:paraId="1E6C0052" w14:textId="48934337" w:rsidR="00B85EF3" w:rsidRDefault="00B85EF3" w:rsidP="00B85EF3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666" w:type="dxa"/>
          </w:tcPr>
          <w:p w14:paraId="30550FA0" w14:textId="548676FC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663" w:type="dxa"/>
          </w:tcPr>
          <w:p w14:paraId="4A452BB1" w14:textId="458F91DD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597" w:type="dxa"/>
          </w:tcPr>
          <w:p w14:paraId="5AA9F27A" w14:textId="2FDBAFD7" w:rsidR="00B85EF3" w:rsidRPr="00376079" w:rsidRDefault="00B85EF3" w:rsidP="00B85EF3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617" w:type="dxa"/>
          </w:tcPr>
          <w:p w14:paraId="44C80F9B" w14:textId="19F59BCE" w:rsidR="00B85EF3" w:rsidRPr="00EE3671" w:rsidRDefault="00B85EF3" w:rsidP="00B85EF3">
            <w:pPr>
              <w:pStyle w:val="TAC"/>
            </w:pPr>
            <w:r w:rsidRPr="00EE3671">
              <w:t>928</w:t>
            </w:r>
          </w:p>
        </w:tc>
        <w:tc>
          <w:tcPr>
            <w:tcW w:w="1787" w:type="dxa"/>
          </w:tcPr>
          <w:p w14:paraId="4A0B8C9E" w14:textId="7E66F95C" w:rsidR="00B85EF3" w:rsidRPr="00EE3671" w:rsidRDefault="00B85EF3" w:rsidP="00B85EF3">
            <w:pPr>
              <w:pStyle w:val="TAC"/>
            </w:pPr>
            <w:r w:rsidRPr="00EE3671">
              <w:t>TDLB100-400</w:t>
            </w:r>
          </w:p>
        </w:tc>
        <w:tc>
          <w:tcPr>
            <w:tcW w:w="1176" w:type="dxa"/>
          </w:tcPr>
          <w:p w14:paraId="5BEBDCC4" w14:textId="44C42E8B" w:rsidR="00B85EF3" w:rsidRPr="00EE3671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50E919D5" w14:textId="2E4FD82A" w:rsidR="00B85EF3" w:rsidRPr="00EE3671" w:rsidRDefault="00B85EF3" w:rsidP="00B85EF3">
            <w:pPr>
              <w:pStyle w:val="TAC"/>
            </w:pPr>
            <w:r w:rsidRPr="00B85EF3">
              <w:t>-1.53</w:t>
            </w:r>
          </w:p>
        </w:tc>
      </w:tr>
      <w:tr w:rsidR="00B85EF3" w:rsidRPr="00EE3671" w14:paraId="75D0B330" w14:textId="50AA5B5A" w:rsidTr="003B0B66">
        <w:tc>
          <w:tcPr>
            <w:tcW w:w="840" w:type="dxa"/>
          </w:tcPr>
          <w:p w14:paraId="07FC096E" w14:textId="4F794238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07" w:type="dxa"/>
          </w:tcPr>
          <w:p w14:paraId="6B027F86" w14:textId="3C0A37AC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207" w:type="dxa"/>
          </w:tcPr>
          <w:p w14:paraId="59E32B38" w14:textId="45D9931F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7AFDE0C7" w14:textId="46EDE880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663" w:type="dxa"/>
          </w:tcPr>
          <w:p w14:paraId="78A51F89" w14:textId="2FFD40FB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597" w:type="dxa"/>
          </w:tcPr>
          <w:p w14:paraId="71B7C4AD" w14:textId="21B2A5CB" w:rsidR="00B85EF3" w:rsidRPr="00376079" w:rsidRDefault="00B85EF3" w:rsidP="00B85EF3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617" w:type="dxa"/>
          </w:tcPr>
          <w:p w14:paraId="32010F11" w14:textId="5D8F1098" w:rsidR="00B85EF3" w:rsidRPr="00EE3671" w:rsidRDefault="00B85EF3" w:rsidP="00B85EF3">
            <w:pPr>
              <w:pStyle w:val="TAC"/>
            </w:pPr>
            <w:r w:rsidRPr="00EE3671">
              <w:t>3104</w:t>
            </w:r>
          </w:p>
        </w:tc>
        <w:tc>
          <w:tcPr>
            <w:tcW w:w="1787" w:type="dxa"/>
          </w:tcPr>
          <w:p w14:paraId="6DABE081" w14:textId="547C8BBB" w:rsidR="00B85EF3" w:rsidRPr="00EE3671" w:rsidRDefault="00B85EF3" w:rsidP="00B85EF3">
            <w:pPr>
              <w:pStyle w:val="TAC"/>
            </w:pPr>
            <w:r w:rsidRPr="00EE3671">
              <w:t>TDLC300-100</w:t>
            </w:r>
          </w:p>
        </w:tc>
        <w:tc>
          <w:tcPr>
            <w:tcW w:w="1176" w:type="dxa"/>
          </w:tcPr>
          <w:p w14:paraId="5F4F037C" w14:textId="353A54AD" w:rsidR="00B85EF3" w:rsidRPr="00EE3671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327F7917" w14:textId="482485A5" w:rsidR="00B85EF3" w:rsidRPr="00EE3671" w:rsidRDefault="00B85EF3" w:rsidP="00B85EF3">
            <w:pPr>
              <w:pStyle w:val="TAC"/>
            </w:pPr>
            <w:r w:rsidRPr="00B85EF3">
              <w:t>6.31</w:t>
            </w:r>
          </w:p>
        </w:tc>
      </w:tr>
      <w:tr w:rsidR="00B85EF3" w:rsidRPr="00EE3671" w14:paraId="05080BF3" w14:textId="77777777" w:rsidTr="003B0B66">
        <w:tc>
          <w:tcPr>
            <w:tcW w:w="840" w:type="dxa"/>
          </w:tcPr>
          <w:p w14:paraId="41C6CCCE" w14:textId="78319459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07" w:type="dxa"/>
          </w:tcPr>
          <w:p w14:paraId="02ABD9A0" w14:textId="09D150C8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207" w:type="dxa"/>
          </w:tcPr>
          <w:p w14:paraId="15C879FD" w14:textId="415A2EEF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46FC8E7E" w14:textId="3BC75C65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663" w:type="dxa"/>
          </w:tcPr>
          <w:p w14:paraId="61F34F5D" w14:textId="6A3052CD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597" w:type="dxa"/>
          </w:tcPr>
          <w:p w14:paraId="4E388996" w14:textId="5AE56095" w:rsidR="00B85EF3" w:rsidRPr="00376079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617" w:type="dxa"/>
          </w:tcPr>
          <w:p w14:paraId="6A03216C" w14:textId="2CB7135D" w:rsidR="00B85EF3" w:rsidRPr="00EE3671" w:rsidRDefault="00B85EF3" w:rsidP="00B85EF3">
            <w:pPr>
              <w:pStyle w:val="TAC"/>
            </w:pPr>
            <w:r>
              <w:t>4736</w:t>
            </w:r>
          </w:p>
        </w:tc>
        <w:tc>
          <w:tcPr>
            <w:tcW w:w="1787" w:type="dxa"/>
          </w:tcPr>
          <w:p w14:paraId="15261596" w14:textId="066EAB75" w:rsidR="00B85EF3" w:rsidRPr="00EE3671" w:rsidRDefault="00B85EF3" w:rsidP="00B85EF3">
            <w:pPr>
              <w:pStyle w:val="TAC"/>
            </w:pPr>
            <w:r w:rsidRPr="00EE3671">
              <w:t>TDL</w:t>
            </w:r>
            <w:r>
              <w:t>A</w:t>
            </w:r>
            <w:r w:rsidRPr="00EE3671">
              <w:t>30-10</w:t>
            </w:r>
          </w:p>
        </w:tc>
        <w:tc>
          <w:tcPr>
            <w:tcW w:w="1176" w:type="dxa"/>
          </w:tcPr>
          <w:p w14:paraId="7116DDCD" w14:textId="5EB464B8" w:rsidR="00B85EF3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1547F829" w14:textId="3C27E23C" w:rsidR="00B85EF3" w:rsidRPr="00EE3671" w:rsidRDefault="00B85EF3" w:rsidP="00B85EF3">
            <w:pPr>
              <w:pStyle w:val="TAC"/>
            </w:pPr>
            <w:r w:rsidRPr="00B85EF3">
              <w:t>10.16</w:t>
            </w:r>
          </w:p>
        </w:tc>
      </w:tr>
    </w:tbl>
    <w:p w14:paraId="1F2A6912" w14:textId="77777777" w:rsidR="00D36942" w:rsidRDefault="00D36942" w:rsidP="00D36942">
      <w:pPr>
        <w:rPr>
          <w:bCs/>
          <w:color w:val="000000" w:themeColor="text1"/>
          <w:lang w:eastAsia="ko-KR"/>
        </w:rPr>
      </w:pPr>
    </w:p>
    <w:p w14:paraId="390DA0AB" w14:textId="77777777" w:rsidR="00D36942" w:rsidRPr="00B94F30" w:rsidRDefault="00D36942" w:rsidP="00D3694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PDSCH t</w:t>
      </w:r>
      <w:r w:rsidRPr="00B94F30">
        <w:rPr>
          <w:b/>
          <w:color w:val="000000" w:themeColor="text1"/>
          <w:u w:val="single"/>
          <w:lang w:eastAsia="ko-KR"/>
        </w:rPr>
        <w:t xml:space="preserve">est cases for </w:t>
      </w:r>
      <w:r>
        <w:rPr>
          <w:b/>
          <w:color w:val="000000" w:themeColor="text1"/>
          <w:u w:val="single"/>
          <w:lang w:eastAsia="ko-KR"/>
        </w:rPr>
        <w:t xml:space="preserve">UE supporting </w:t>
      </w:r>
      <w:r w:rsidRPr="00033261">
        <w:rPr>
          <w:b/>
          <w:color w:val="000000" w:themeColor="text1"/>
          <w:u w:val="single"/>
          <w:lang w:eastAsia="ko-KR"/>
        </w:rPr>
        <w:t>eRedCapNotReducedBB-BW-r18</w:t>
      </w:r>
      <w:r>
        <w:rPr>
          <w:b/>
          <w:color w:val="000000" w:themeColor="text1"/>
          <w:u w:val="single"/>
          <w:lang w:eastAsia="ko-KR"/>
        </w:rPr>
        <w:t xml:space="preserve"> (FG 48-2)</w:t>
      </w:r>
    </w:p>
    <w:p w14:paraId="4A7180E1" w14:textId="77777777" w:rsidR="000415CB" w:rsidRPr="00E07891" w:rsidRDefault="000415CB" w:rsidP="000415CB">
      <w:pPr>
        <w:pStyle w:val="ListParagraph"/>
        <w:numPr>
          <w:ilvl w:val="0"/>
          <w:numId w:val="11"/>
        </w:numPr>
        <w:spacing w:after="160" w:line="259" w:lineRule="auto"/>
        <w:contextualSpacing w:val="0"/>
        <w:rPr>
          <w:rFonts w:eastAsia="MS Mincho"/>
          <w:sz w:val="20"/>
          <w:szCs w:val="20"/>
          <w:lang w:val="en-GB" w:eastAsia="ja-JP"/>
        </w:rPr>
      </w:pPr>
      <w:r w:rsidRPr="00E07891">
        <w:rPr>
          <w:rFonts w:eastAsia="MS Mincho"/>
          <w:sz w:val="20"/>
          <w:szCs w:val="20"/>
          <w:lang w:val="en-GB" w:eastAsia="ja-JP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4"/>
        <w:gridCol w:w="1028"/>
        <w:gridCol w:w="1321"/>
        <w:gridCol w:w="666"/>
        <w:gridCol w:w="713"/>
        <w:gridCol w:w="606"/>
        <w:gridCol w:w="621"/>
        <w:gridCol w:w="1267"/>
        <w:gridCol w:w="1498"/>
        <w:gridCol w:w="998"/>
      </w:tblGrid>
      <w:tr w:rsidR="000415CB" w:rsidRPr="00EE3671" w14:paraId="6C9A48CA" w14:textId="77777777" w:rsidTr="001857D0">
        <w:tc>
          <w:tcPr>
            <w:tcW w:w="844" w:type="dxa"/>
          </w:tcPr>
          <w:p w14:paraId="7F6A2355" w14:textId="77777777" w:rsidR="000415CB" w:rsidRDefault="000415CB" w:rsidP="001857D0">
            <w:pPr>
              <w:pStyle w:val="TAH"/>
              <w:rPr>
                <w:lang w:eastAsia="zh-CN"/>
              </w:rPr>
            </w:pPr>
          </w:p>
        </w:tc>
        <w:tc>
          <w:tcPr>
            <w:tcW w:w="1028" w:type="dxa"/>
          </w:tcPr>
          <w:p w14:paraId="25DA6DCA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321" w:type="dxa"/>
          </w:tcPr>
          <w:p w14:paraId="47B2A63D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666" w:type="dxa"/>
          </w:tcPr>
          <w:p w14:paraId="2BA0536B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713" w:type="dxa"/>
          </w:tcPr>
          <w:p w14:paraId="40AD00DE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606" w:type="dxa"/>
          </w:tcPr>
          <w:p w14:paraId="48072C0D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621" w:type="dxa"/>
          </w:tcPr>
          <w:p w14:paraId="5631BBAC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267" w:type="dxa"/>
          </w:tcPr>
          <w:p w14:paraId="4CF9A43A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498" w:type="dxa"/>
          </w:tcPr>
          <w:p w14:paraId="201E30BF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998" w:type="dxa"/>
          </w:tcPr>
          <w:p w14:paraId="4140C389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B85EF3" w:rsidRPr="00EE3671" w14:paraId="3FEDF12D" w14:textId="77777777" w:rsidTr="001857D0">
        <w:tc>
          <w:tcPr>
            <w:tcW w:w="844" w:type="dxa"/>
          </w:tcPr>
          <w:p w14:paraId="75E76E68" w14:textId="77777777" w:rsidR="00B85EF3" w:rsidRDefault="00B85EF3" w:rsidP="00B85EF3">
            <w:pPr>
              <w:pStyle w:val="TAC"/>
            </w:pPr>
            <w:r>
              <w:t>QPSK</w:t>
            </w:r>
          </w:p>
        </w:tc>
        <w:tc>
          <w:tcPr>
            <w:tcW w:w="1028" w:type="dxa"/>
          </w:tcPr>
          <w:p w14:paraId="4A8383E4" w14:textId="77777777" w:rsidR="00B85EF3" w:rsidRPr="00EE3671" w:rsidRDefault="00B85EF3" w:rsidP="00B85EF3">
            <w:pPr>
              <w:pStyle w:val="TAC"/>
            </w:pPr>
            <w:r>
              <w:t>1Rx</w:t>
            </w:r>
          </w:p>
        </w:tc>
        <w:tc>
          <w:tcPr>
            <w:tcW w:w="1321" w:type="dxa"/>
          </w:tcPr>
          <w:p w14:paraId="3267A243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666" w:type="dxa"/>
          </w:tcPr>
          <w:p w14:paraId="4CC8B569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713" w:type="dxa"/>
          </w:tcPr>
          <w:p w14:paraId="4AE46B83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606" w:type="dxa"/>
            <w:shd w:val="clear" w:color="auto" w:fill="auto"/>
          </w:tcPr>
          <w:p w14:paraId="37FD6FC9" w14:textId="7F9CD6CB" w:rsidR="00B85EF3" w:rsidRPr="00217A84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621" w:type="dxa"/>
          </w:tcPr>
          <w:p w14:paraId="10B63AC7" w14:textId="0D9BCB2D" w:rsidR="00B85EF3" w:rsidRPr="00EE3671" w:rsidRDefault="00B85EF3" w:rsidP="00B85EF3">
            <w:pPr>
              <w:pStyle w:val="TAC"/>
            </w:pPr>
            <w:r>
              <w:t>3904</w:t>
            </w:r>
          </w:p>
        </w:tc>
        <w:tc>
          <w:tcPr>
            <w:tcW w:w="1267" w:type="dxa"/>
          </w:tcPr>
          <w:p w14:paraId="39F9A615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498" w:type="dxa"/>
          </w:tcPr>
          <w:p w14:paraId="3965398A" w14:textId="77777777" w:rsidR="00B85EF3" w:rsidRPr="00EE3671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7B5D28AA" w14:textId="65A568E5" w:rsidR="00B85EF3" w:rsidRPr="00EE3671" w:rsidRDefault="00B85EF3" w:rsidP="00B85EF3">
            <w:pPr>
              <w:pStyle w:val="TAC"/>
            </w:pPr>
            <w:r w:rsidRPr="00B85EF3">
              <w:t>1.</w:t>
            </w:r>
            <w:r w:rsidR="009361DE">
              <w:t>24</w:t>
            </w:r>
          </w:p>
        </w:tc>
      </w:tr>
      <w:tr w:rsidR="00B85EF3" w:rsidRPr="00EE3671" w14:paraId="5093800C" w14:textId="77777777" w:rsidTr="001857D0">
        <w:tc>
          <w:tcPr>
            <w:tcW w:w="844" w:type="dxa"/>
          </w:tcPr>
          <w:p w14:paraId="264A2916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28" w:type="dxa"/>
          </w:tcPr>
          <w:p w14:paraId="0616ED63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  <w:tc>
          <w:tcPr>
            <w:tcW w:w="1321" w:type="dxa"/>
          </w:tcPr>
          <w:p w14:paraId="389DB1E0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14BDC016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713" w:type="dxa"/>
          </w:tcPr>
          <w:p w14:paraId="4E7EBA13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606" w:type="dxa"/>
            <w:shd w:val="clear" w:color="auto" w:fill="auto"/>
          </w:tcPr>
          <w:p w14:paraId="6EB53993" w14:textId="3C1EE928" w:rsidR="00B85EF3" w:rsidRPr="00217A84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21" w:type="dxa"/>
          </w:tcPr>
          <w:p w14:paraId="396EB1F7" w14:textId="1F7DB777" w:rsidR="00B85EF3" w:rsidRPr="00EE3671" w:rsidRDefault="00B85EF3" w:rsidP="00B85EF3">
            <w:pPr>
              <w:pStyle w:val="TAC"/>
            </w:pPr>
            <w:r>
              <w:t>999</w:t>
            </w:r>
            <w:r w:rsidRPr="00EE3671">
              <w:t>2</w:t>
            </w:r>
          </w:p>
        </w:tc>
        <w:tc>
          <w:tcPr>
            <w:tcW w:w="1267" w:type="dxa"/>
          </w:tcPr>
          <w:p w14:paraId="66AE2A6B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  <w:tc>
          <w:tcPr>
            <w:tcW w:w="1498" w:type="dxa"/>
          </w:tcPr>
          <w:p w14:paraId="429E34F8" w14:textId="77777777" w:rsidR="00B85EF3" w:rsidRPr="00EE3671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4A62EFBA" w14:textId="582D7399" w:rsidR="00B85EF3" w:rsidRPr="00EE3671" w:rsidRDefault="009361DE" w:rsidP="00B85EF3">
            <w:pPr>
              <w:pStyle w:val="TAC"/>
            </w:pPr>
            <w:r>
              <w:t>9</w:t>
            </w:r>
            <w:r w:rsidR="00B85EF3" w:rsidRPr="00B85EF3">
              <w:t>.</w:t>
            </w:r>
            <w:r>
              <w:t>96</w:t>
            </w:r>
          </w:p>
        </w:tc>
      </w:tr>
      <w:tr w:rsidR="00B85EF3" w:rsidRPr="00EE3671" w14:paraId="7BA9900B" w14:textId="77777777" w:rsidTr="001857D0">
        <w:tc>
          <w:tcPr>
            <w:tcW w:w="844" w:type="dxa"/>
          </w:tcPr>
          <w:p w14:paraId="45A41F28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28" w:type="dxa"/>
          </w:tcPr>
          <w:p w14:paraId="444C105B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  <w:tc>
          <w:tcPr>
            <w:tcW w:w="1321" w:type="dxa"/>
          </w:tcPr>
          <w:p w14:paraId="351C5032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1A3D5F8A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713" w:type="dxa"/>
          </w:tcPr>
          <w:p w14:paraId="3F86EEA6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606" w:type="dxa"/>
            <w:shd w:val="clear" w:color="auto" w:fill="auto"/>
          </w:tcPr>
          <w:p w14:paraId="367E3504" w14:textId="5237AC97" w:rsidR="00B85EF3" w:rsidRPr="00217A84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621" w:type="dxa"/>
          </w:tcPr>
          <w:p w14:paraId="22C4A4B6" w14:textId="77777777" w:rsidR="00B85EF3" w:rsidRPr="00EE3671" w:rsidRDefault="00B85EF3" w:rsidP="00B85EF3">
            <w:pPr>
              <w:pStyle w:val="TAC"/>
            </w:pPr>
            <w:r>
              <w:t>999</w:t>
            </w:r>
            <w:r w:rsidRPr="00EE3671">
              <w:t>2</w:t>
            </w:r>
          </w:p>
        </w:tc>
        <w:tc>
          <w:tcPr>
            <w:tcW w:w="1267" w:type="dxa"/>
          </w:tcPr>
          <w:p w14:paraId="6CEF8DD1" w14:textId="77777777" w:rsidR="00B85EF3" w:rsidRPr="00EE3671" w:rsidRDefault="00B85EF3" w:rsidP="00B85EF3">
            <w:pPr>
              <w:pStyle w:val="TAC"/>
            </w:pPr>
            <w:r w:rsidRPr="00EE3671">
              <w:t>TDL</w:t>
            </w:r>
            <w:r>
              <w:t>A</w:t>
            </w:r>
            <w:r w:rsidRPr="00EE3671">
              <w:t>30-10</w:t>
            </w:r>
          </w:p>
        </w:tc>
        <w:tc>
          <w:tcPr>
            <w:tcW w:w="1498" w:type="dxa"/>
          </w:tcPr>
          <w:p w14:paraId="3D207181" w14:textId="77777777" w:rsidR="00B85EF3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20AF2EF7" w14:textId="287BA703" w:rsidR="00B85EF3" w:rsidRDefault="00B85EF3" w:rsidP="00B85EF3">
            <w:pPr>
              <w:pStyle w:val="TAC"/>
            </w:pPr>
            <w:r w:rsidRPr="00B85EF3">
              <w:t>13.</w:t>
            </w:r>
            <w:r w:rsidR="009361DE">
              <w:t>44</w:t>
            </w:r>
          </w:p>
        </w:tc>
      </w:tr>
      <w:tr w:rsidR="00B85EF3" w:rsidRPr="00EE3671" w14:paraId="329D8D7B" w14:textId="77777777" w:rsidTr="001857D0">
        <w:tc>
          <w:tcPr>
            <w:tcW w:w="844" w:type="dxa"/>
          </w:tcPr>
          <w:p w14:paraId="3307FFCA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1028" w:type="dxa"/>
          </w:tcPr>
          <w:p w14:paraId="54ECC3B8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t>2Rx</w:t>
            </w:r>
          </w:p>
        </w:tc>
        <w:tc>
          <w:tcPr>
            <w:tcW w:w="1321" w:type="dxa"/>
          </w:tcPr>
          <w:p w14:paraId="1A1D53CC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666" w:type="dxa"/>
          </w:tcPr>
          <w:p w14:paraId="72246670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713" w:type="dxa"/>
          </w:tcPr>
          <w:p w14:paraId="797AD2C4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606" w:type="dxa"/>
            <w:shd w:val="clear" w:color="auto" w:fill="auto"/>
          </w:tcPr>
          <w:p w14:paraId="77F4A19C" w14:textId="10170971" w:rsidR="00B85EF3" w:rsidRPr="00217A84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621" w:type="dxa"/>
          </w:tcPr>
          <w:p w14:paraId="7EE8D9F9" w14:textId="0C9E3748" w:rsidR="00B85EF3" w:rsidRPr="00EE3671" w:rsidRDefault="00B85EF3" w:rsidP="00B85EF3">
            <w:pPr>
              <w:pStyle w:val="TAC"/>
            </w:pPr>
            <w:r>
              <w:t>3904</w:t>
            </w:r>
          </w:p>
        </w:tc>
        <w:tc>
          <w:tcPr>
            <w:tcW w:w="1267" w:type="dxa"/>
          </w:tcPr>
          <w:p w14:paraId="45FF32D9" w14:textId="77777777" w:rsidR="00B85EF3" w:rsidRPr="00EE3671" w:rsidRDefault="00B85EF3" w:rsidP="00B85EF3">
            <w:pPr>
              <w:pStyle w:val="TAC"/>
            </w:pPr>
            <w:r w:rsidRPr="00EE3671">
              <w:t>TDLB100-400</w:t>
            </w:r>
          </w:p>
        </w:tc>
        <w:tc>
          <w:tcPr>
            <w:tcW w:w="1498" w:type="dxa"/>
          </w:tcPr>
          <w:p w14:paraId="6A4E7F61" w14:textId="77777777" w:rsidR="00B85EF3" w:rsidRPr="00EE3671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60799031" w14:textId="710AC40E" w:rsidR="00B85EF3" w:rsidRPr="00EE3671" w:rsidRDefault="00B85EF3" w:rsidP="00B85EF3">
            <w:pPr>
              <w:pStyle w:val="TAC"/>
            </w:pPr>
            <w:r w:rsidRPr="00B85EF3">
              <w:t>-2.15</w:t>
            </w:r>
          </w:p>
        </w:tc>
      </w:tr>
      <w:tr w:rsidR="00B85EF3" w:rsidRPr="00EE3671" w14:paraId="4D2CC01E" w14:textId="77777777" w:rsidTr="001857D0">
        <w:tc>
          <w:tcPr>
            <w:tcW w:w="844" w:type="dxa"/>
          </w:tcPr>
          <w:p w14:paraId="61496DD1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28" w:type="dxa"/>
          </w:tcPr>
          <w:p w14:paraId="5906C55D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321" w:type="dxa"/>
          </w:tcPr>
          <w:p w14:paraId="73CE63D6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4FD90DE4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713" w:type="dxa"/>
          </w:tcPr>
          <w:p w14:paraId="54F6B520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606" w:type="dxa"/>
            <w:shd w:val="clear" w:color="auto" w:fill="auto"/>
          </w:tcPr>
          <w:p w14:paraId="178F698A" w14:textId="46E2139E" w:rsidR="00B85EF3" w:rsidRPr="00217A84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21" w:type="dxa"/>
          </w:tcPr>
          <w:p w14:paraId="73D08F99" w14:textId="282B3567" w:rsidR="00B85EF3" w:rsidRPr="00EE3671" w:rsidRDefault="00B85EF3" w:rsidP="00B85EF3">
            <w:pPr>
              <w:pStyle w:val="TAC"/>
            </w:pPr>
            <w:r>
              <w:t>999</w:t>
            </w:r>
            <w:r w:rsidRPr="00EE3671">
              <w:t>2</w:t>
            </w:r>
          </w:p>
        </w:tc>
        <w:tc>
          <w:tcPr>
            <w:tcW w:w="1267" w:type="dxa"/>
          </w:tcPr>
          <w:p w14:paraId="2321D0D4" w14:textId="77777777" w:rsidR="00B85EF3" w:rsidRPr="00EE3671" w:rsidRDefault="00B85EF3" w:rsidP="00B85EF3">
            <w:pPr>
              <w:pStyle w:val="TAC"/>
            </w:pPr>
            <w:r w:rsidRPr="00EE3671">
              <w:t>TDLC300-100</w:t>
            </w:r>
          </w:p>
        </w:tc>
        <w:tc>
          <w:tcPr>
            <w:tcW w:w="1498" w:type="dxa"/>
          </w:tcPr>
          <w:p w14:paraId="63550C63" w14:textId="77777777" w:rsidR="00B85EF3" w:rsidRPr="00EE3671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50C914B8" w14:textId="45102E45" w:rsidR="00B85EF3" w:rsidRPr="00EE3671" w:rsidRDefault="00B85EF3" w:rsidP="00B85EF3">
            <w:pPr>
              <w:pStyle w:val="TAC"/>
            </w:pPr>
            <w:r w:rsidRPr="00B85EF3">
              <w:t>5.94</w:t>
            </w:r>
          </w:p>
        </w:tc>
      </w:tr>
      <w:tr w:rsidR="00B85EF3" w:rsidRPr="00EE3671" w14:paraId="7AFB58FF" w14:textId="77777777" w:rsidTr="001857D0">
        <w:tc>
          <w:tcPr>
            <w:tcW w:w="844" w:type="dxa"/>
          </w:tcPr>
          <w:p w14:paraId="48D3209B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28" w:type="dxa"/>
          </w:tcPr>
          <w:p w14:paraId="6696AEC0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321" w:type="dxa"/>
          </w:tcPr>
          <w:p w14:paraId="3DBAF0CA" w14:textId="77777777" w:rsidR="00B85EF3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47B44495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713" w:type="dxa"/>
          </w:tcPr>
          <w:p w14:paraId="69B7E1BE" w14:textId="77777777" w:rsidR="00B85EF3" w:rsidRPr="00EE3671" w:rsidRDefault="00B85EF3" w:rsidP="00B85EF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606" w:type="dxa"/>
            <w:shd w:val="clear" w:color="auto" w:fill="auto"/>
          </w:tcPr>
          <w:p w14:paraId="4E5C1927" w14:textId="46D76CCD" w:rsidR="00B85EF3" w:rsidRPr="00217A84" w:rsidRDefault="00B85EF3" w:rsidP="00B85E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621" w:type="dxa"/>
          </w:tcPr>
          <w:p w14:paraId="3E3DD2EC" w14:textId="77777777" w:rsidR="00B85EF3" w:rsidRPr="00EE3671" w:rsidRDefault="00B85EF3" w:rsidP="00B85EF3">
            <w:pPr>
              <w:pStyle w:val="TAC"/>
            </w:pPr>
            <w:r>
              <w:t>999</w:t>
            </w:r>
            <w:r w:rsidRPr="00EE3671">
              <w:t>2</w:t>
            </w:r>
          </w:p>
        </w:tc>
        <w:tc>
          <w:tcPr>
            <w:tcW w:w="1267" w:type="dxa"/>
          </w:tcPr>
          <w:p w14:paraId="64D174D5" w14:textId="77777777" w:rsidR="00B85EF3" w:rsidRPr="00EE3671" w:rsidRDefault="00B85EF3" w:rsidP="00B85EF3">
            <w:pPr>
              <w:pStyle w:val="TAC"/>
            </w:pPr>
            <w:r w:rsidRPr="00EE3671">
              <w:t>TDL</w:t>
            </w:r>
            <w:r>
              <w:t>A</w:t>
            </w:r>
            <w:r w:rsidRPr="00EE3671">
              <w:t>30-10</w:t>
            </w:r>
          </w:p>
        </w:tc>
        <w:tc>
          <w:tcPr>
            <w:tcW w:w="1498" w:type="dxa"/>
          </w:tcPr>
          <w:p w14:paraId="527C0C0F" w14:textId="77777777" w:rsidR="00B85EF3" w:rsidRDefault="00B85EF3" w:rsidP="00B85EF3">
            <w:pPr>
              <w:pStyle w:val="TAC"/>
            </w:pPr>
            <w:r>
              <w:t>70</w:t>
            </w:r>
          </w:p>
        </w:tc>
        <w:tc>
          <w:tcPr>
            <w:tcW w:w="998" w:type="dxa"/>
          </w:tcPr>
          <w:p w14:paraId="7BE77EE0" w14:textId="18CBD72C" w:rsidR="00B85EF3" w:rsidRPr="00EE3671" w:rsidRDefault="00B85EF3" w:rsidP="00B85EF3">
            <w:pPr>
              <w:pStyle w:val="TAC"/>
            </w:pPr>
            <w:r w:rsidRPr="00B85EF3">
              <w:t>10.15</w:t>
            </w:r>
          </w:p>
        </w:tc>
      </w:tr>
    </w:tbl>
    <w:p w14:paraId="17923822" w14:textId="77777777" w:rsidR="000415CB" w:rsidRPr="00217A84" w:rsidRDefault="000415CB" w:rsidP="000415CB">
      <w:pPr>
        <w:rPr>
          <w:bCs/>
          <w:color w:val="000000" w:themeColor="text1"/>
          <w:lang w:eastAsia="ko-KR"/>
        </w:rPr>
      </w:pPr>
    </w:p>
    <w:p w14:paraId="5F802FD0" w14:textId="77777777" w:rsidR="000415CB" w:rsidRPr="00E07891" w:rsidRDefault="000415CB" w:rsidP="000415CB">
      <w:pPr>
        <w:pStyle w:val="ListParagraph"/>
        <w:numPr>
          <w:ilvl w:val="0"/>
          <w:numId w:val="11"/>
        </w:numPr>
        <w:spacing w:after="160" w:line="259" w:lineRule="auto"/>
        <w:contextualSpacing w:val="0"/>
        <w:rPr>
          <w:rFonts w:eastAsia="MS Mincho"/>
          <w:sz w:val="20"/>
          <w:szCs w:val="20"/>
          <w:lang w:val="en-GB" w:eastAsia="ja-JP"/>
        </w:rPr>
      </w:pPr>
      <w:r w:rsidRPr="00E07891">
        <w:rPr>
          <w:rFonts w:eastAsia="MS Mincho"/>
          <w:sz w:val="20"/>
          <w:szCs w:val="20"/>
          <w:lang w:val="en-GB" w:eastAsia="ja-JP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0"/>
        <w:gridCol w:w="1007"/>
        <w:gridCol w:w="1207"/>
        <w:gridCol w:w="666"/>
        <w:gridCol w:w="663"/>
        <w:gridCol w:w="597"/>
        <w:gridCol w:w="617"/>
        <w:gridCol w:w="1787"/>
        <w:gridCol w:w="1176"/>
        <w:gridCol w:w="1002"/>
      </w:tblGrid>
      <w:tr w:rsidR="000415CB" w:rsidRPr="00EE3671" w14:paraId="3CC3A7FF" w14:textId="77777777" w:rsidTr="001857D0">
        <w:tc>
          <w:tcPr>
            <w:tcW w:w="840" w:type="dxa"/>
          </w:tcPr>
          <w:p w14:paraId="53B738FF" w14:textId="77777777" w:rsidR="000415CB" w:rsidRDefault="000415CB" w:rsidP="001857D0">
            <w:pPr>
              <w:pStyle w:val="TAH"/>
              <w:rPr>
                <w:lang w:eastAsia="zh-CN"/>
              </w:rPr>
            </w:pPr>
          </w:p>
        </w:tc>
        <w:tc>
          <w:tcPr>
            <w:tcW w:w="1007" w:type="dxa"/>
          </w:tcPr>
          <w:p w14:paraId="371260D5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207" w:type="dxa"/>
          </w:tcPr>
          <w:p w14:paraId="5719AF2F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666" w:type="dxa"/>
          </w:tcPr>
          <w:p w14:paraId="0F6275D2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663" w:type="dxa"/>
          </w:tcPr>
          <w:p w14:paraId="4F4EA14D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597" w:type="dxa"/>
          </w:tcPr>
          <w:p w14:paraId="168EE0AA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617" w:type="dxa"/>
          </w:tcPr>
          <w:p w14:paraId="024D9D7F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787" w:type="dxa"/>
          </w:tcPr>
          <w:p w14:paraId="769FCC67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176" w:type="dxa"/>
          </w:tcPr>
          <w:p w14:paraId="6B717F42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1002" w:type="dxa"/>
          </w:tcPr>
          <w:p w14:paraId="7C2BF0D9" w14:textId="77777777" w:rsidR="000415CB" w:rsidRPr="00EE3671" w:rsidRDefault="000415CB" w:rsidP="001857D0">
            <w:pPr>
              <w:pStyle w:val="TAH"/>
              <w:rPr>
                <w:lang w:eastAsia="zh-C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345576" w:rsidRPr="00EE3671" w14:paraId="641316EE" w14:textId="77777777" w:rsidTr="001857D0">
        <w:tc>
          <w:tcPr>
            <w:tcW w:w="840" w:type="dxa"/>
          </w:tcPr>
          <w:p w14:paraId="3910C285" w14:textId="77777777" w:rsidR="00345576" w:rsidRDefault="00345576" w:rsidP="00345576">
            <w:pPr>
              <w:pStyle w:val="TAC"/>
            </w:pPr>
            <w:r>
              <w:t>QPSK</w:t>
            </w:r>
          </w:p>
        </w:tc>
        <w:tc>
          <w:tcPr>
            <w:tcW w:w="1007" w:type="dxa"/>
          </w:tcPr>
          <w:p w14:paraId="53033CD6" w14:textId="77777777" w:rsidR="00345576" w:rsidRPr="00EE3671" w:rsidRDefault="00345576" w:rsidP="00345576">
            <w:pPr>
              <w:pStyle w:val="TAC"/>
            </w:pPr>
            <w:r>
              <w:t>1Rx</w:t>
            </w:r>
          </w:p>
        </w:tc>
        <w:tc>
          <w:tcPr>
            <w:tcW w:w="1207" w:type="dxa"/>
          </w:tcPr>
          <w:p w14:paraId="3E41B363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666" w:type="dxa"/>
          </w:tcPr>
          <w:p w14:paraId="798BA80A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663" w:type="dxa"/>
          </w:tcPr>
          <w:p w14:paraId="7DBA87FB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597" w:type="dxa"/>
          </w:tcPr>
          <w:p w14:paraId="77FFAE3A" w14:textId="56B74549" w:rsidR="00345576" w:rsidRPr="00376079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617" w:type="dxa"/>
          </w:tcPr>
          <w:p w14:paraId="26CBE5A0" w14:textId="582A5796" w:rsidR="00345576" w:rsidRPr="00EE3671" w:rsidRDefault="00345576" w:rsidP="00345576">
            <w:pPr>
              <w:pStyle w:val="TAC"/>
            </w:pPr>
            <w:r>
              <w:t>3840</w:t>
            </w:r>
          </w:p>
        </w:tc>
        <w:tc>
          <w:tcPr>
            <w:tcW w:w="1787" w:type="dxa"/>
          </w:tcPr>
          <w:p w14:paraId="7734FD05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176" w:type="dxa"/>
          </w:tcPr>
          <w:p w14:paraId="46DB971C" w14:textId="77777777" w:rsidR="00345576" w:rsidRPr="00EE3671" w:rsidRDefault="00345576" w:rsidP="00345576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7140F565" w14:textId="12E12D64" w:rsidR="00345576" w:rsidRPr="00EE3671" w:rsidRDefault="00345576" w:rsidP="00345576">
            <w:pPr>
              <w:pStyle w:val="TAC"/>
            </w:pPr>
            <w:r w:rsidRPr="00345576">
              <w:t>1.</w:t>
            </w:r>
            <w:r w:rsidR="009569A7">
              <w:t>18</w:t>
            </w:r>
          </w:p>
        </w:tc>
      </w:tr>
      <w:tr w:rsidR="00345576" w:rsidRPr="00EE3671" w14:paraId="37F6737B" w14:textId="77777777" w:rsidTr="001857D0">
        <w:tc>
          <w:tcPr>
            <w:tcW w:w="840" w:type="dxa"/>
          </w:tcPr>
          <w:p w14:paraId="4B639063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07" w:type="dxa"/>
          </w:tcPr>
          <w:p w14:paraId="45A6FD55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  <w:tc>
          <w:tcPr>
            <w:tcW w:w="1207" w:type="dxa"/>
          </w:tcPr>
          <w:p w14:paraId="325177C7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7A6CD539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663" w:type="dxa"/>
          </w:tcPr>
          <w:p w14:paraId="3C3CD3EF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597" w:type="dxa"/>
          </w:tcPr>
          <w:p w14:paraId="049B44C8" w14:textId="730D1691" w:rsidR="00345576" w:rsidRPr="00376079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17" w:type="dxa"/>
          </w:tcPr>
          <w:p w14:paraId="53AA4EAC" w14:textId="35FF3017" w:rsidR="00345576" w:rsidRPr="00EE3671" w:rsidRDefault="00345576" w:rsidP="00345576">
            <w:pPr>
              <w:pStyle w:val="TAC"/>
            </w:pPr>
            <w:r>
              <w:t>4992</w:t>
            </w:r>
          </w:p>
        </w:tc>
        <w:tc>
          <w:tcPr>
            <w:tcW w:w="1787" w:type="dxa"/>
          </w:tcPr>
          <w:p w14:paraId="47990828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  <w:tc>
          <w:tcPr>
            <w:tcW w:w="1176" w:type="dxa"/>
          </w:tcPr>
          <w:p w14:paraId="54DAC10B" w14:textId="77777777" w:rsidR="00345576" w:rsidRPr="00EE3671" w:rsidRDefault="00345576" w:rsidP="00345576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672CAD04" w14:textId="5C99537F" w:rsidR="00345576" w:rsidRPr="00EE3671" w:rsidRDefault="009569A7" w:rsidP="00345576">
            <w:pPr>
              <w:pStyle w:val="TAC"/>
            </w:pPr>
            <w:r>
              <w:t>9</w:t>
            </w:r>
            <w:r w:rsidR="00345576" w:rsidRPr="00345576">
              <w:t>.</w:t>
            </w:r>
            <w:r>
              <w:t>91</w:t>
            </w:r>
          </w:p>
        </w:tc>
      </w:tr>
      <w:tr w:rsidR="00345576" w:rsidRPr="00EE3671" w14:paraId="15F01C6F" w14:textId="77777777" w:rsidTr="001857D0">
        <w:tc>
          <w:tcPr>
            <w:tcW w:w="840" w:type="dxa"/>
          </w:tcPr>
          <w:p w14:paraId="04B90749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07" w:type="dxa"/>
          </w:tcPr>
          <w:p w14:paraId="49592794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  <w:tc>
          <w:tcPr>
            <w:tcW w:w="1207" w:type="dxa"/>
          </w:tcPr>
          <w:p w14:paraId="7C502B1C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2A92C2EA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663" w:type="dxa"/>
          </w:tcPr>
          <w:p w14:paraId="5B4C5AA8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597" w:type="dxa"/>
          </w:tcPr>
          <w:p w14:paraId="1B3EBC18" w14:textId="5CC46232" w:rsidR="00345576" w:rsidRPr="00376079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617" w:type="dxa"/>
          </w:tcPr>
          <w:p w14:paraId="50C2AF1F" w14:textId="42564BB4" w:rsidR="00345576" w:rsidRPr="00EE3671" w:rsidRDefault="00345576" w:rsidP="00345576">
            <w:pPr>
              <w:pStyle w:val="TAC"/>
            </w:pPr>
            <w:r>
              <w:t>4736</w:t>
            </w:r>
          </w:p>
        </w:tc>
        <w:tc>
          <w:tcPr>
            <w:tcW w:w="1787" w:type="dxa"/>
          </w:tcPr>
          <w:p w14:paraId="57C52043" w14:textId="77777777" w:rsidR="00345576" w:rsidRPr="00EE3671" w:rsidRDefault="00345576" w:rsidP="00345576">
            <w:pPr>
              <w:pStyle w:val="TAC"/>
            </w:pPr>
            <w:r w:rsidRPr="00EE3671">
              <w:t>TDL</w:t>
            </w:r>
            <w:r>
              <w:t>A</w:t>
            </w:r>
            <w:r w:rsidRPr="00EE3671">
              <w:t>30-10</w:t>
            </w:r>
          </w:p>
        </w:tc>
        <w:tc>
          <w:tcPr>
            <w:tcW w:w="1176" w:type="dxa"/>
          </w:tcPr>
          <w:p w14:paraId="407388AD" w14:textId="77777777" w:rsidR="00345576" w:rsidRDefault="00345576" w:rsidP="00345576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2B4F22A0" w14:textId="3FA7FB71" w:rsidR="00345576" w:rsidRDefault="00345576" w:rsidP="00345576">
            <w:pPr>
              <w:pStyle w:val="TAC"/>
            </w:pPr>
            <w:r w:rsidRPr="00345576">
              <w:t>1</w:t>
            </w:r>
            <w:r w:rsidR="009569A7">
              <w:t>3</w:t>
            </w:r>
            <w:r w:rsidRPr="00345576">
              <w:t>.</w:t>
            </w:r>
            <w:r w:rsidR="009569A7">
              <w:t>94</w:t>
            </w:r>
          </w:p>
        </w:tc>
      </w:tr>
      <w:tr w:rsidR="00345576" w:rsidRPr="00EE3671" w14:paraId="78F288CE" w14:textId="77777777" w:rsidTr="001857D0">
        <w:tc>
          <w:tcPr>
            <w:tcW w:w="840" w:type="dxa"/>
          </w:tcPr>
          <w:p w14:paraId="377F8CAA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1007" w:type="dxa"/>
          </w:tcPr>
          <w:p w14:paraId="33443465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t>2Rx</w:t>
            </w:r>
          </w:p>
        </w:tc>
        <w:tc>
          <w:tcPr>
            <w:tcW w:w="1207" w:type="dxa"/>
          </w:tcPr>
          <w:p w14:paraId="5A9AC9FA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666" w:type="dxa"/>
          </w:tcPr>
          <w:p w14:paraId="7F435A00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663" w:type="dxa"/>
          </w:tcPr>
          <w:p w14:paraId="55E0BE91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597" w:type="dxa"/>
          </w:tcPr>
          <w:p w14:paraId="29FB913A" w14:textId="732AB439" w:rsidR="00345576" w:rsidRPr="00376079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617" w:type="dxa"/>
          </w:tcPr>
          <w:p w14:paraId="32FF1BAA" w14:textId="385F2686" w:rsidR="00345576" w:rsidRPr="00EE3671" w:rsidRDefault="00345576" w:rsidP="00345576">
            <w:pPr>
              <w:pStyle w:val="TAC"/>
            </w:pPr>
            <w:r>
              <w:t>3840</w:t>
            </w:r>
          </w:p>
        </w:tc>
        <w:tc>
          <w:tcPr>
            <w:tcW w:w="1787" w:type="dxa"/>
          </w:tcPr>
          <w:p w14:paraId="7FD50812" w14:textId="77777777" w:rsidR="00345576" w:rsidRPr="00EE3671" w:rsidRDefault="00345576" w:rsidP="00345576">
            <w:pPr>
              <w:pStyle w:val="TAC"/>
            </w:pPr>
            <w:r w:rsidRPr="00EE3671">
              <w:t>TDLB100-400</w:t>
            </w:r>
          </w:p>
        </w:tc>
        <w:tc>
          <w:tcPr>
            <w:tcW w:w="1176" w:type="dxa"/>
          </w:tcPr>
          <w:p w14:paraId="2AA38709" w14:textId="77777777" w:rsidR="00345576" w:rsidRPr="00EE3671" w:rsidRDefault="00345576" w:rsidP="00345576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5E803EB5" w14:textId="16A25DBA" w:rsidR="00345576" w:rsidRPr="00EE3671" w:rsidRDefault="00345576" w:rsidP="00345576">
            <w:pPr>
              <w:pStyle w:val="TAC"/>
            </w:pPr>
            <w:r w:rsidRPr="00345576">
              <w:t>-2.03</w:t>
            </w:r>
          </w:p>
        </w:tc>
      </w:tr>
      <w:tr w:rsidR="00345576" w:rsidRPr="00EE3671" w14:paraId="5C06AAD1" w14:textId="77777777" w:rsidTr="001857D0">
        <w:tc>
          <w:tcPr>
            <w:tcW w:w="840" w:type="dxa"/>
          </w:tcPr>
          <w:p w14:paraId="0B774BFD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07" w:type="dxa"/>
          </w:tcPr>
          <w:p w14:paraId="7AAAD3D7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207" w:type="dxa"/>
          </w:tcPr>
          <w:p w14:paraId="068DE262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0C328612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663" w:type="dxa"/>
          </w:tcPr>
          <w:p w14:paraId="094E2A6C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597" w:type="dxa"/>
          </w:tcPr>
          <w:p w14:paraId="16BE2876" w14:textId="30013C24" w:rsidR="00345576" w:rsidRPr="00376079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17" w:type="dxa"/>
          </w:tcPr>
          <w:p w14:paraId="1822E553" w14:textId="1D4B98F4" w:rsidR="00345576" w:rsidRPr="00EE3671" w:rsidRDefault="00345576" w:rsidP="00345576">
            <w:pPr>
              <w:pStyle w:val="TAC"/>
            </w:pPr>
            <w:r>
              <w:t>4992</w:t>
            </w:r>
          </w:p>
        </w:tc>
        <w:tc>
          <w:tcPr>
            <w:tcW w:w="1787" w:type="dxa"/>
          </w:tcPr>
          <w:p w14:paraId="0DC46C4F" w14:textId="77777777" w:rsidR="00345576" w:rsidRPr="00EE3671" w:rsidRDefault="00345576" w:rsidP="00345576">
            <w:pPr>
              <w:pStyle w:val="TAC"/>
            </w:pPr>
            <w:r w:rsidRPr="00EE3671">
              <w:t>TDLC300-100</w:t>
            </w:r>
          </w:p>
        </w:tc>
        <w:tc>
          <w:tcPr>
            <w:tcW w:w="1176" w:type="dxa"/>
          </w:tcPr>
          <w:p w14:paraId="437BCD4B" w14:textId="77777777" w:rsidR="00345576" w:rsidRPr="00EE3671" w:rsidRDefault="00345576" w:rsidP="00345576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7F7F91BB" w14:textId="6DF27153" w:rsidR="00345576" w:rsidRPr="00EE3671" w:rsidRDefault="00345576" w:rsidP="00345576">
            <w:pPr>
              <w:pStyle w:val="TAC"/>
            </w:pPr>
            <w:r w:rsidRPr="00345576">
              <w:t>5.98</w:t>
            </w:r>
          </w:p>
        </w:tc>
      </w:tr>
      <w:tr w:rsidR="00345576" w:rsidRPr="00EE3671" w14:paraId="1CD01E32" w14:textId="77777777" w:rsidTr="001857D0">
        <w:tc>
          <w:tcPr>
            <w:tcW w:w="840" w:type="dxa"/>
          </w:tcPr>
          <w:p w14:paraId="06D405BF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07" w:type="dxa"/>
          </w:tcPr>
          <w:p w14:paraId="0EED207E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207" w:type="dxa"/>
          </w:tcPr>
          <w:p w14:paraId="3A044CC7" w14:textId="77777777" w:rsidR="00345576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666" w:type="dxa"/>
          </w:tcPr>
          <w:p w14:paraId="52024150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663" w:type="dxa"/>
          </w:tcPr>
          <w:p w14:paraId="3B907DCB" w14:textId="77777777" w:rsidR="00345576" w:rsidRPr="00EE3671" w:rsidRDefault="00345576" w:rsidP="00345576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597" w:type="dxa"/>
          </w:tcPr>
          <w:p w14:paraId="3136A585" w14:textId="2124BCF0" w:rsidR="00345576" w:rsidRPr="00376079" w:rsidRDefault="00345576" w:rsidP="003455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617" w:type="dxa"/>
          </w:tcPr>
          <w:p w14:paraId="1878B1D1" w14:textId="5D754CBC" w:rsidR="00345576" w:rsidRPr="00EE3671" w:rsidRDefault="00345576" w:rsidP="00345576">
            <w:pPr>
              <w:pStyle w:val="TAC"/>
            </w:pPr>
            <w:r>
              <w:t>4736</w:t>
            </w:r>
          </w:p>
        </w:tc>
        <w:tc>
          <w:tcPr>
            <w:tcW w:w="1787" w:type="dxa"/>
          </w:tcPr>
          <w:p w14:paraId="694A51E0" w14:textId="77777777" w:rsidR="00345576" w:rsidRPr="00EE3671" w:rsidRDefault="00345576" w:rsidP="00345576">
            <w:pPr>
              <w:pStyle w:val="TAC"/>
            </w:pPr>
            <w:r w:rsidRPr="00EE3671">
              <w:t>TDL</w:t>
            </w:r>
            <w:r>
              <w:t>A</w:t>
            </w:r>
            <w:r w:rsidRPr="00EE3671">
              <w:t>30-10</w:t>
            </w:r>
          </w:p>
        </w:tc>
        <w:tc>
          <w:tcPr>
            <w:tcW w:w="1176" w:type="dxa"/>
          </w:tcPr>
          <w:p w14:paraId="6333EBFE" w14:textId="77777777" w:rsidR="00345576" w:rsidRDefault="00345576" w:rsidP="00345576">
            <w:pPr>
              <w:pStyle w:val="TAC"/>
            </w:pPr>
            <w:r>
              <w:t>70</w:t>
            </w:r>
          </w:p>
        </w:tc>
        <w:tc>
          <w:tcPr>
            <w:tcW w:w="1002" w:type="dxa"/>
          </w:tcPr>
          <w:p w14:paraId="59F16582" w14:textId="08F2654E" w:rsidR="00345576" w:rsidRPr="00EE3671" w:rsidRDefault="00345576" w:rsidP="00345576">
            <w:pPr>
              <w:pStyle w:val="TAC"/>
            </w:pPr>
            <w:r w:rsidRPr="00345576">
              <w:t>10.16</w:t>
            </w:r>
          </w:p>
        </w:tc>
      </w:tr>
    </w:tbl>
    <w:p w14:paraId="77232234" w14:textId="77777777" w:rsidR="000415CB" w:rsidRDefault="000415CB" w:rsidP="000415CB">
      <w:pPr>
        <w:rPr>
          <w:bCs/>
          <w:color w:val="000000" w:themeColor="text1"/>
          <w:lang w:eastAsia="ko-KR"/>
        </w:rPr>
      </w:pPr>
    </w:p>
    <w:p w14:paraId="4A4496B6" w14:textId="64AA8A7D" w:rsidR="00345576" w:rsidRDefault="00345576" w:rsidP="0027270B">
      <w:pPr>
        <w:rPr>
          <w:lang w:eastAsia="ja-JP"/>
        </w:rPr>
      </w:pPr>
      <w:r w:rsidRPr="00D7485A">
        <w:rPr>
          <w:b/>
          <w:bCs/>
          <w:lang w:eastAsia="ja-JP"/>
        </w:rPr>
        <w:t xml:space="preserve">Proposal 1: </w:t>
      </w:r>
      <w:r>
        <w:rPr>
          <w:b/>
          <w:bCs/>
          <w:lang w:eastAsia="ja-JP"/>
        </w:rPr>
        <w:t xml:space="preserve">RAN4 to </w:t>
      </w:r>
      <w:r w:rsidR="00431B07">
        <w:rPr>
          <w:b/>
          <w:bCs/>
          <w:lang w:eastAsia="ja-JP"/>
        </w:rPr>
        <w:t>consider</w:t>
      </w:r>
      <w:r>
        <w:rPr>
          <w:b/>
          <w:bCs/>
          <w:lang w:eastAsia="ja-JP"/>
        </w:rPr>
        <w:t xml:space="preserve"> the initial simulation results in </w:t>
      </w:r>
      <w:r w:rsidR="00870BAB">
        <w:rPr>
          <w:b/>
          <w:bCs/>
          <w:lang w:eastAsia="ja-JP"/>
        </w:rPr>
        <w:t>the above tables for</w:t>
      </w:r>
      <w:r w:rsidR="00431B07">
        <w:rPr>
          <w:b/>
          <w:bCs/>
          <w:lang w:eastAsia="ja-JP"/>
        </w:rPr>
        <w:t xml:space="preserve"> defining</w:t>
      </w:r>
      <w:r w:rsidR="00870BAB">
        <w:rPr>
          <w:b/>
          <w:bCs/>
          <w:lang w:eastAsia="ja-JP"/>
        </w:rPr>
        <w:t xml:space="preserve"> PDSCH demod performance.</w:t>
      </w:r>
    </w:p>
    <w:p w14:paraId="475F0A75" w14:textId="429E342E" w:rsidR="00221188" w:rsidRDefault="00D7485A" w:rsidP="0027270B">
      <w:pPr>
        <w:rPr>
          <w:lang w:eastAsia="ja-JP"/>
        </w:rPr>
      </w:pPr>
      <w:r>
        <w:rPr>
          <w:lang w:eastAsia="ja-JP"/>
        </w:rPr>
        <w:t xml:space="preserve">There were two main open issues on PDSCH demod </w:t>
      </w:r>
      <w:r w:rsidR="00CC5748">
        <w:rPr>
          <w:lang w:eastAsia="ja-JP"/>
        </w:rPr>
        <w:t xml:space="preserve">performance requirements for eRedCap UEs – </w:t>
      </w:r>
    </w:p>
    <w:p w14:paraId="04B932B2" w14:textId="77777777" w:rsidR="00221188" w:rsidRDefault="00CC5748" w:rsidP="00221188">
      <w:pPr>
        <w:ind w:firstLine="284"/>
        <w:rPr>
          <w:lang w:eastAsia="ja-JP"/>
        </w:rPr>
      </w:pPr>
      <w:r>
        <w:rPr>
          <w:lang w:eastAsia="ja-JP"/>
        </w:rPr>
        <w:t xml:space="preserve">1) </w:t>
      </w:r>
      <w:r w:rsidR="001C51C8">
        <w:rPr>
          <w:lang w:eastAsia="ja-JP"/>
        </w:rPr>
        <w:t xml:space="preserve">whether to specify requirements for 256 QAM and </w:t>
      </w:r>
    </w:p>
    <w:p w14:paraId="14C06043" w14:textId="21F66624" w:rsidR="00221188" w:rsidRDefault="001C51C8" w:rsidP="00221188">
      <w:pPr>
        <w:ind w:left="284"/>
        <w:rPr>
          <w:lang w:eastAsia="ja-JP"/>
        </w:rPr>
      </w:pPr>
      <w:r>
        <w:rPr>
          <w:lang w:eastAsia="ja-JP"/>
        </w:rPr>
        <w:lastRenderedPageBreak/>
        <w:t xml:space="preserve">2) whether to specify rank1 or rank2 </w:t>
      </w:r>
      <w:r w:rsidR="00221188">
        <w:rPr>
          <w:lang w:eastAsia="ja-JP"/>
        </w:rPr>
        <w:t xml:space="preserve">tests for 64QAM tests. </w:t>
      </w:r>
    </w:p>
    <w:p w14:paraId="5C6DD7E8" w14:textId="48DBE929" w:rsidR="000C42A9" w:rsidRDefault="00455ACC" w:rsidP="0027270B">
      <w:pPr>
        <w:rPr>
          <w:lang w:eastAsia="ja-JP"/>
        </w:rPr>
      </w:pPr>
      <w:r>
        <w:rPr>
          <w:lang w:eastAsia="ja-JP"/>
        </w:rPr>
        <w:t xml:space="preserve">We think 256QAM may not be very </w:t>
      </w:r>
      <w:r w:rsidR="00DF1073">
        <w:rPr>
          <w:lang w:eastAsia="ja-JP"/>
        </w:rPr>
        <w:t xml:space="preserve">attractive </w:t>
      </w:r>
      <w:r w:rsidR="00042252">
        <w:rPr>
          <w:lang w:eastAsia="ja-JP"/>
        </w:rPr>
        <w:t xml:space="preserve">modulation scheme for </w:t>
      </w:r>
      <w:r>
        <w:rPr>
          <w:lang w:eastAsia="ja-JP"/>
        </w:rPr>
        <w:t xml:space="preserve">eRedCap UEs </w:t>
      </w:r>
      <w:r w:rsidR="00042252">
        <w:rPr>
          <w:lang w:eastAsia="ja-JP"/>
        </w:rPr>
        <w:t xml:space="preserve">since number of PRBs needed to support the </w:t>
      </w:r>
      <w:r>
        <w:rPr>
          <w:lang w:eastAsia="ja-JP"/>
        </w:rPr>
        <w:t xml:space="preserve">peak rate </w:t>
      </w:r>
      <w:r w:rsidR="00042252">
        <w:rPr>
          <w:lang w:eastAsia="ja-JP"/>
        </w:rPr>
        <w:t>of 10Mbps is very low</w:t>
      </w:r>
      <w:r w:rsidR="00044741">
        <w:rPr>
          <w:lang w:eastAsia="ja-JP"/>
        </w:rPr>
        <w:t xml:space="preserve">. </w:t>
      </w:r>
      <w:r w:rsidR="004D7163">
        <w:rPr>
          <w:lang w:eastAsia="ja-JP"/>
        </w:rPr>
        <w:t>So,</w:t>
      </w:r>
      <w:r w:rsidR="00044741">
        <w:rPr>
          <w:lang w:eastAsia="ja-JP"/>
        </w:rPr>
        <w:t xml:space="preserve"> we</w:t>
      </w:r>
      <w:r w:rsidR="00815401">
        <w:rPr>
          <w:lang w:eastAsia="ja-JP"/>
        </w:rPr>
        <w:t xml:space="preserve"> can deprioritize 256QAM.</w:t>
      </w:r>
      <w:r w:rsidR="00221188">
        <w:rPr>
          <w:lang w:eastAsia="ja-JP"/>
        </w:rPr>
        <w:t xml:space="preserve"> For the same reasons, we think 64QAM rank2 test can also </w:t>
      </w:r>
      <w:r w:rsidR="003D68C7">
        <w:rPr>
          <w:lang w:eastAsia="ja-JP"/>
        </w:rPr>
        <w:t>be deprioritized and only rank1 tests can be specified.</w:t>
      </w:r>
    </w:p>
    <w:p w14:paraId="3CBF83B7" w14:textId="32FBF6CD" w:rsidR="00815401" w:rsidRDefault="00815401" w:rsidP="0027270B">
      <w:pPr>
        <w:rPr>
          <w:b/>
          <w:bCs/>
          <w:lang w:eastAsia="ja-JP"/>
        </w:rPr>
      </w:pPr>
      <w:r w:rsidRPr="00D7485A">
        <w:rPr>
          <w:b/>
          <w:bCs/>
          <w:lang w:eastAsia="ja-JP"/>
        </w:rPr>
        <w:t xml:space="preserve">Proposal </w:t>
      </w:r>
      <w:r w:rsidR="009569A7">
        <w:rPr>
          <w:b/>
          <w:bCs/>
          <w:lang w:eastAsia="ja-JP"/>
        </w:rPr>
        <w:t>2</w:t>
      </w:r>
      <w:r w:rsidRPr="00D7485A">
        <w:rPr>
          <w:b/>
          <w:bCs/>
          <w:lang w:eastAsia="ja-JP"/>
        </w:rPr>
        <w:t xml:space="preserve">: </w:t>
      </w:r>
      <w:r w:rsidR="005314DB">
        <w:rPr>
          <w:b/>
          <w:bCs/>
          <w:lang w:eastAsia="ja-JP"/>
        </w:rPr>
        <w:t>C</w:t>
      </w:r>
      <w:r w:rsidRPr="00D7485A">
        <w:rPr>
          <w:b/>
          <w:bCs/>
          <w:lang w:eastAsia="ja-JP"/>
        </w:rPr>
        <w:t>onsider deprior</w:t>
      </w:r>
      <w:r w:rsidR="00D7485A" w:rsidRPr="00D7485A">
        <w:rPr>
          <w:b/>
          <w:bCs/>
          <w:lang w:eastAsia="ja-JP"/>
        </w:rPr>
        <w:t>itizing 256QAM modulation scheme for PDSCH demod tests.</w:t>
      </w:r>
    </w:p>
    <w:p w14:paraId="165CEE6E" w14:textId="04594949" w:rsidR="003D68C7" w:rsidRPr="00D7485A" w:rsidRDefault="003D68C7" w:rsidP="0027270B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</w:t>
      </w:r>
      <w:r w:rsidR="009569A7">
        <w:rPr>
          <w:b/>
          <w:bCs/>
          <w:lang w:eastAsia="ja-JP"/>
        </w:rPr>
        <w:t>3</w:t>
      </w:r>
      <w:r>
        <w:rPr>
          <w:b/>
          <w:bCs/>
          <w:lang w:eastAsia="ja-JP"/>
        </w:rPr>
        <w:t xml:space="preserve">: </w:t>
      </w:r>
      <w:r w:rsidR="005314DB">
        <w:rPr>
          <w:b/>
          <w:bCs/>
          <w:lang w:eastAsia="ja-JP"/>
        </w:rPr>
        <w:t>S</w:t>
      </w:r>
      <w:r>
        <w:rPr>
          <w:b/>
          <w:bCs/>
          <w:lang w:eastAsia="ja-JP"/>
        </w:rPr>
        <w:t>pecify 64QAM test with rank1</w:t>
      </w:r>
      <w:r w:rsidR="00755BC0">
        <w:rPr>
          <w:b/>
          <w:bCs/>
          <w:lang w:eastAsia="ja-JP"/>
        </w:rPr>
        <w:t xml:space="preserve"> configuration.</w:t>
      </w:r>
    </w:p>
    <w:p w14:paraId="367E8DC0" w14:textId="32E0B29A" w:rsidR="003817D4" w:rsidRPr="003817D4" w:rsidRDefault="000721D2" w:rsidP="003505CD">
      <w:pPr>
        <w:rPr>
          <w:b/>
          <w:bCs/>
          <w:lang w:eastAsia="ja-JP"/>
        </w:rPr>
      </w:pPr>
      <w:r>
        <w:rPr>
          <w:lang w:eastAsia="ja-JP"/>
        </w:rPr>
        <w:t>Since R18 eRedCap UEs can achieve the peak data rate of 10Mbps with or without baseband bandwidth reduction, RAN4 needs to specify the demod tests for both type of UEs.</w:t>
      </w:r>
    </w:p>
    <w:p w14:paraId="0EEC142A" w14:textId="3F800E16" w:rsidR="003505CD" w:rsidRDefault="003505CD" w:rsidP="003505CD">
      <w:pPr>
        <w:pStyle w:val="Heading1"/>
        <w:rPr>
          <w:lang w:eastAsia="zh-CN"/>
        </w:rPr>
      </w:pPr>
      <w:r>
        <w:t>UE CSI reporting requirements</w:t>
      </w:r>
    </w:p>
    <w:p w14:paraId="2567A36C" w14:textId="3B002F9F" w:rsidR="00840D52" w:rsidRDefault="00BB0DBE" w:rsidP="00A56B3B">
      <w:pPr>
        <w:rPr>
          <w:lang w:eastAsia="ja-JP"/>
        </w:rPr>
      </w:pPr>
      <w:r>
        <w:rPr>
          <w:lang w:eastAsia="ja-JP"/>
        </w:rPr>
        <w:t xml:space="preserve">During the email discussion post </w:t>
      </w:r>
      <w:r w:rsidR="008C7068">
        <w:rPr>
          <w:lang w:eastAsia="ja-JP"/>
        </w:rPr>
        <w:t xml:space="preserve">meeting, a few companies brought up the issue of </w:t>
      </w:r>
      <w:r w:rsidR="001058A8">
        <w:rPr>
          <w:lang w:eastAsia="ja-JP"/>
        </w:rPr>
        <w:t>estimating CQI over</w:t>
      </w:r>
      <w:r w:rsidR="00AB3465">
        <w:rPr>
          <w:lang w:eastAsia="ja-JP"/>
        </w:rPr>
        <w:t xml:space="preserve"> wide-band CSI</w:t>
      </w:r>
      <w:r w:rsidR="00092F9C">
        <w:rPr>
          <w:lang w:eastAsia="ja-JP"/>
        </w:rPr>
        <w:t>-RS</w:t>
      </w:r>
      <w:r w:rsidR="00AB3465">
        <w:rPr>
          <w:lang w:eastAsia="ja-JP"/>
        </w:rPr>
        <w:t xml:space="preserve"> </w:t>
      </w:r>
      <w:r w:rsidR="001058A8">
        <w:rPr>
          <w:lang w:eastAsia="ja-JP"/>
        </w:rPr>
        <w:t xml:space="preserve">when the PDSCH scheduling is limited to 25/12PRBs. </w:t>
      </w:r>
      <w:r w:rsidR="005643B3">
        <w:rPr>
          <w:lang w:eastAsia="ja-JP"/>
        </w:rPr>
        <w:t xml:space="preserve">Although </w:t>
      </w:r>
      <w:r w:rsidR="0034069A">
        <w:rPr>
          <w:lang w:eastAsia="ja-JP"/>
        </w:rPr>
        <w:t>baseband bandwidth reduction was considered only for PDSCH/PUSCH in the WID</w:t>
      </w:r>
      <w:r w:rsidR="002C2723">
        <w:rPr>
          <w:lang w:eastAsia="ja-JP"/>
        </w:rPr>
        <w:t xml:space="preserve"> and not for other channels, w</w:t>
      </w:r>
      <w:r w:rsidR="00312C5D">
        <w:rPr>
          <w:lang w:eastAsia="ja-JP"/>
        </w:rPr>
        <w:t xml:space="preserve">e think it’s a valid issue to discuss and we are open to consider reduced </w:t>
      </w:r>
      <w:r w:rsidR="005643B3">
        <w:rPr>
          <w:lang w:eastAsia="ja-JP"/>
        </w:rPr>
        <w:t xml:space="preserve">CSI-RS </w:t>
      </w:r>
      <w:r w:rsidR="002C2723">
        <w:rPr>
          <w:lang w:eastAsia="ja-JP"/>
        </w:rPr>
        <w:t>BW in the CQI tests.</w:t>
      </w:r>
    </w:p>
    <w:p w14:paraId="6C6A8EBE" w14:textId="73733D7B" w:rsidR="002C2723" w:rsidRPr="0004307B" w:rsidRDefault="002C2723" w:rsidP="00A56B3B">
      <w:pPr>
        <w:rPr>
          <w:b/>
          <w:bCs/>
          <w:lang w:eastAsia="ja-JP"/>
        </w:rPr>
      </w:pPr>
      <w:r w:rsidRPr="0004307B">
        <w:rPr>
          <w:b/>
          <w:bCs/>
          <w:lang w:eastAsia="ja-JP"/>
        </w:rPr>
        <w:t>Proposal</w:t>
      </w:r>
      <w:r w:rsidR="006162C3">
        <w:rPr>
          <w:b/>
          <w:bCs/>
          <w:lang w:eastAsia="ja-JP"/>
        </w:rPr>
        <w:t xml:space="preserve"> 4:</w:t>
      </w:r>
      <w:r w:rsidRPr="0004307B">
        <w:rPr>
          <w:b/>
          <w:bCs/>
          <w:lang w:eastAsia="ja-JP"/>
        </w:rPr>
        <w:t xml:space="preserve"> RAN4 to discuss </w:t>
      </w:r>
      <w:r w:rsidR="00706EA9" w:rsidRPr="0004307B">
        <w:rPr>
          <w:b/>
          <w:bCs/>
          <w:lang w:eastAsia="ja-JP"/>
        </w:rPr>
        <w:t xml:space="preserve">CSI-RS BW allocation in CQI tests for </w:t>
      </w:r>
      <w:r w:rsidR="0004307B" w:rsidRPr="0004307B">
        <w:rPr>
          <w:b/>
          <w:bCs/>
          <w:lang w:eastAsia="ja-JP"/>
        </w:rPr>
        <w:t>eRedCap UEs.</w:t>
      </w:r>
    </w:p>
    <w:p w14:paraId="7A98C740" w14:textId="5CCA776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1B06DC6" w14:textId="77777777" w:rsidR="00431B07" w:rsidRDefault="00431B07" w:rsidP="00431B07">
      <w:pPr>
        <w:rPr>
          <w:lang w:eastAsia="ja-JP"/>
        </w:rPr>
      </w:pPr>
      <w:r w:rsidRPr="00D7485A">
        <w:rPr>
          <w:b/>
          <w:bCs/>
          <w:lang w:eastAsia="ja-JP"/>
        </w:rPr>
        <w:t xml:space="preserve">Proposal 1: </w:t>
      </w:r>
      <w:r>
        <w:rPr>
          <w:b/>
          <w:bCs/>
          <w:lang w:eastAsia="ja-JP"/>
        </w:rPr>
        <w:t>RAN4 to consider the initial simulation results in the above tables for defining PDSCH demod performance.</w:t>
      </w:r>
    </w:p>
    <w:p w14:paraId="4F0B9C90" w14:textId="77777777" w:rsidR="00431B07" w:rsidRDefault="00431B07" w:rsidP="00431B07">
      <w:pPr>
        <w:rPr>
          <w:b/>
          <w:bCs/>
          <w:lang w:eastAsia="ja-JP"/>
        </w:rPr>
      </w:pPr>
      <w:r w:rsidRPr="00D7485A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D7485A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C</w:t>
      </w:r>
      <w:r w:rsidRPr="00D7485A">
        <w:rPr>
          <w:b/>
          <w:bCs/>
          <w:lang w:eastAsia="ja-JP"/>
        </w:rPr>
        <w:t>onsider deprioritizing 256QAM modulation scheme for PDSCH demod tests.</w:t>
      </w:r>
    </w:p>
    <w:p w14:paraId="0B8226AB" w14:textId="77777777" w:rsidR="00431B07" w:rsidRPr="00D7485A" w:rsidRDefault="00431B07" w:rsidP="00431B07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3: Specify 64QAM test with rank1 configuration.</w:t>
      </w:r>
    </w:p>
    <w:p w14:paraId="15935F01" w14:textId="43B85CC5" w:rsidR="00431B07" w:rsidRDefault="00431B07" w:rsidP="0004307B">
      <w:pPr>
        <w:rPr>
          <w:b/>
          <w:bCs/>
          <w:lang w:eastAsia="ja-JP"/>
        </w:rPr>
      </w:pPr>
      <w:r w:rsidRPr="0004307B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4:</w:t>
      </w:r>
      <w:r w:rsidRPr="0004307B">
        <w:rPr>
          <w:b/>
          <w:bCs/>
          <w:lang w:eastAsia="ja-JP"/>
        </w:rPr>
        <w:t xml:space="preserve"> RAN4 to discuss CSI-RS BW allocation in CQI tests for eRedCap UEs.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4EC57416" w:rsidR="00DA25EC" w:rsidRDefault="00DA25EC" w:rsidP="00DA25EC">
      <w:pPr>
        <w:rPr>
          <w:lang w:val="en-US"/>
        </w:rPr>
      </w:pPr>
      <w:r>
        <w:rPr>
          <w:lang w:val="en-US"/>
        </w:rPr>
        <w:t xml:space="preserve">[1] </w:t>
      </w:r>
      <w:r w:rsidR="00367959" w:rsidRPr="00367959">
        <w:rPr>
          <w:lang w:val="en-US"/>
        </w:rPr>
        <w:t>RP-233637</w:t>
      </w:r>
      <w:r w:rsidR="0042642F">
        <w:rPr>
          <w:lang w:val="en-US"/>
        </w:rPr>
        <w:t>, “</w:t>
      </w:r>
      <w:r w:rsidR="00E80216" w:rsidRPr="00E80216">
        <w:rPr>
          <w:lang w:val="en-US"/>
        </w:rPr>
        <w:t>Revised WID on Enhanced support of reduced capability NR devices</w:t>
      </w:r>
      <w:r w:rsidR="0042642F">
        <w:rPr>
          <w:lang w:val="en-US"/>
        </w:rPr>
        <w:t xml:space="preserve">”, </w:t>
      </w:r>
      <w:r w:rsidR="0042642F" w:rsidRPr="00761F96">
        <w:rPr>
          <w:lang w:val="en-US"/>
        </w:rPr>
        <w:t>Ericsson</w:t>
      </w:r>
      <w:r w:rsidR="0042642F">
        <w:rPr>
          <w:lang w:val="en-US"/>
        </w:rPr>
        <w:t>, RAN#10</w:t>
      </w:r>
      <w:r w:rsidR="00962CB5">
        <w:rPr>
          <w:lang w:val="en-US"/>
        </w:rPr>
        <w:t>2</w:t>
      </w:r>
    </w:p>
    <w:p w14:paraId="4D9AC3C7" w14:textId="074469B8" w:rsidR="0004307B" w:rsidRDefault="0004307B" w:rsidP="0004307B">
      <w:pPr>
        <w:rPr>
          <w:lang w:val="en-US"/>
        </w:rPr>
      </w:pPr>
      <w:r>
        <w:rPr>
          <w:lang w:val="en-US"/>
        </w:rPr>
        <w:t xml:space="preserve">[2] </w:t>
      </w:r>
      <w:r w:rsidR="005C12FC" w:rsidRPr="005C12FC">
        <w:rPr>
          <w:lang w:val="en-US"/>
        </w:rPr>
        <w:t>R4-2402870</w:t>
      </w:r>
      <w:r>
        <w:rPr>
          <w:lang w:val="en-US"/>
        </w:rPr>
        <w:t>, “</w:t>
      </w:r>
      <w:r w:rsidR="00AB043E" w:rsidRPr="00AB043E">
        <w:rPr>
          <w:lang w:val="en-US"/>
        </w:rPr>
        <w:t>Way forward on [110][325] NR_redcap_enh_demod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</w:t>
      </w:r>
      <w:r w:rsidR="00873EB7">
        <w:rPr>
          <w:lang w:val="en-US"/>
        </w:rPr>
        <w:t>4</w:t>
      </w:r>
      <w:r>
        <w:rPr>
          <w:lang w:val="en-US"/>
        </w:rPr>
        <w:t>#1</w:t>
      </w:r>
      <w:r w:rsidR="00873EB7">
        <w:rPr>
          <w:lang w:val="en-US"/>
        </w:rPr>
        <w:t>1</w:t>
      </w:r>
      <w:r>
        <w:rPr>
          <w:lang w:val="en-US"/>
        </w:rPr>
        <w:t>0</w:t>
      </w:r>
    </w:p>
    <w:p w14:paraId="149A99BC" w14:textId="77777777" w:rsidR="009F0EAE" w:rsidRDefault="009F0EAE" w:rsidP="000F7D44">
      <w:pPr>
        <w:rPr>
          <w:lang w:val="en-US"/>
        </w:rPr>
      </w:pPr>
    </w:p>
    <w:p w14:paraId="02D02EF2" w14:textId="77777777" w:rsidR="002E6990" w:rsidRDefault="002E6990" w:rsidP="000F7D44">
      <w:pPr>
        <w:rPr>
          <w:lang w:val="en-US"/>
        </w:rPr>
      </w:pPr>
    </w:p>
    <w:p w14:paraId="34BF7699" w14:textId="617DAC17" w:rsidR="005761AE" w:rsidRDefault="005761AE" w:rsidP="00DA25EC">
      <w:pPr>
        <w:rPr>
          <w:lang w:val="en-US"/>
        </w:rPr>
      </w:pPr>
    </w:p>
    <w:sectPr w:rsidR="005761AE" w:rsidSect="003323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6CEE0" w14:textId="77777777" w:rsidR="00D3300C" w:rsidRDefault="00D3300C">
      <w:r>
        <w:separator/>
      </w:r>
    </w:p>
  </w:endnote>
  <w:endnote w:type="continuationSeparator" w:id="0">
    <w:p w14:paraId="4203F927" w14:textId="77777777" w:rsidR="00D3300C" w:rsidRDefault="00D3300C">
      <w:r>
        <w:continuationSeparator/>
      </w:r>
    </w:p>
  </w:endnote>
  <w:endnote w:type="continuationNotice" w:id="1">
    <w:p w14:paraId="42C702EF" w14:textId="77777777" w:rsidR="00D3300C" w:rsidRDefault="00D330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C2991" w14:textId="77777777" w:rsidR="00D3300C" w:rsidRDefault="00D3300C">
      <w:r>
        <w:separator/>
      </w:r>
    </w:p>
  </w:footnote>
  <w:footnote w:type="continuationSeparator" w:id="0">
    <w:p w14:paraId="18877601" w14:textId="77777777" w:rsidR="00D3300C" w:rsidRDefault="00D3300C">
      <w:r>
        <w:continuationSeparator/>
      </w:r>
    </w:p>
  </w:footnote>
  <w:footnote w:type="continuationNotice" w:id="1">
    <w:p w14:paraId="26A417FA" w14:textId="77777777" w:rsidR="00D3300C" w:rsidRDefault="00D330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1650E"/>
    <w:multiLevelType w:val="hybridMultilevel"/>
    <w:tmpl w:val="69F09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5" w15:restartNumberingAfterBreak="0">
    <w:nsid w:val="56B220CD"/>
    <w:multiLevelType w:val="hybridMultilevel"/>
    <w:tmpl w:val="E6108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4"/>
  </w:num>
  <w:num w:numId="2" w16cid:durableId="1702169165">
    <w:abstractNumId w:val="7"/>
  </w:num>
  <w:num w:numId="3" w16cid:durableId="896598194">
    <w:abstractNumId w:val="10"/>
  </w:num>
  <w:num w:numId="4" w16cid:durableId="1065757783">
    <w:abstractNumId w:val="2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8"/>
  </w:num>
  <w:num w:numId="8" w16cid:durableId="707997207">
    <w:abstractNumId w:val="6"/>
  </w:num>
  <w:num w:numId="9" w16cid:durableId="1790855902">
    <w:abstractNumId w:val="9"/>
  </w:num>
  <w:num w:numId="10" w16cid:durableId="830877996">
    <w:abstractNumId w:val="5"/>
  </w:num>
  <w:num w:numId="11" w16cid:durableId="59232079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D6B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5F2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8BD"/>
    <w:rsid w:val="00021D6B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4EC6"/>
    <w:rsid w:val="000253FF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2BE0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CB"/>
    <w:rsid w:val="000415ED"/>
    <w:rsid w:val="00041973"/>
    <w:rsid w:val="00041A4F"/>
    <w:rsid w:val="00041BEA"/>
    <w:rsid w:val="00041D2E"/>
    <w:rsid w:val="000420FB"/>
    <w:rsid w:val="000421CD"/>
    <w:rsid w:val="00042252"/>
    <w:rsid w:val="000424A5"/>
    <w:rsid w:val="000426FE"/>
    <w:rsid w:val="00042AC7"/>
    <w:rsid w:val="00042F06"/>
    <w:rsid w:val="00043021"/>
    <w:rsid w:val="0004307B"/>
    <w:rsid w:val="00043AC2"/>
    <w:rsid w:val="00043D07"/>
    <w:rsid w:val="00043D2E"/>
    <w:rsid w:val="00044053"/>
    <w:rsid w:val="0004410C"/>
    <w:rsid w:val="0004411A"/>
    <w:rsid w:val="000444BC"/>
    <w:rsid w:val="000446A4"/>
    <w:rsid w:val="00044741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901"/>
    <w:rsid w:val="0004791F"/>
    <w:rsid w:val="0004795F"/>
    <w:rsid w:val="00047A40"/>
    <w:rsid w:val="00050038"/>
    <w:rsid w:val="00050E50"/>
    <w:rsid w:val="0005147A"/>
    <w:rsid w:val="0005179F"/>
    <w:rsid w:val="00051970"/>
    <w:rsid w:val="00051AF5"/>
    <w:rsid w:val="00051E8B"/>
    <w:rsid w:val="00051EE7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9B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777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0FF7"/>
    <w:rsid w:val="000610DF"/>
    <w:rsid w:val="00061573"/>
    <w:rsid w:val="00061A4D"/>
    <w:rsid w:val="00062128"/>
    <w:rsid w:val="000622CC"/>
    <w:rsid w:val="000623C9"/>
    <w:rsid w:val="00062717"/>
    <w:rsid w:val="0006298C"/>
    <w:rsid w:val="00062E59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16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1D2"/>
    <w:rsid w:val="00072469"/>
    <w:rsid w:val="00072661"/>
    <w:rsid w:val="00072859"/>
    <w:rsid w:val="00072E78"/>
    <w:rsid w:val="00073149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185A"/>
    <w:rsid w:val="00091B10"/>
    <w:rsid w:val="00092376"/>
    <w:rsid w:val="00092919"/>
    <w:rsid w:val="00092C82"/>
    <w:rsid w:val="00092CBB"/>
    <w:rsid w:val="00092DCA"/>
    <w:rsid w:val="00092F9C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35"/>
    <w:rsid w:val="000A5498"/>
    <w:rsid w:val="000A561C"/>
    <w:rsid w:val="000A5772"/>
    <w:rsid w:val="000A5F53"/>
    <w:rsid w:val="000A6428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19E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4A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0E88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65"/>
    <w:rsid w:val="000C3AA3"/>
    <w:rsid w:val="000C3CDF"/>
    <w:rsid w:val="000C406C"/>
    <w:rsid w:val="000C42A9"/>
    <w:rsid w:val="000C44DB"/>
    <w:rsid w:val="000C4A55"/>
    <w:rsid w:val="000C4C43"/>
    <w:rsid w:val="000C5396"/>
    <w:rsid w:val="000C59A9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C7F18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D87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DF8"/>
    <w:rsid w:val="000D4E0C"/>
    <w:rsid w:val="000D4EE1"/>
    <w:rsid w:val="000D4FDD"/>
    <w:rsid w:val="000D504F"/>
    <w:rsid w:val="000D5517"/>
    <w:rsid w:val="000D55E0"/>
    <w:rsid w:val="000D55E1"/>
    <w:rsid w:val="000D5E00"/>
    <w:rsid w:val="000D5F83"/>
    <w:rsid w:val="000D6604"/>
    <w:rsid w:val="000D66C0"/>
    <w:rsid w:val="000D66EB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CC3"/>
    <w:rsid w:val="000D7FAD"/>
    <w:rsid w:val="000E0350"/>
    <w:rsid w:val="000E0492"/>
    <w:rsid w:val="000E06B8"/>
    <w:rsid w:val="000E082D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4CA9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0F8E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742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2D4"/>
    <w:rsid w:val="0010534A"/>
    <w:rsid w:val="001057B9"/>
    <w:rsid w:val="001058A8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655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AF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0DA"/>
    <w:rsid w:val="001152CC"/>
    <w:rsid w:val="0011532A"/>
    <w:rsid w:val="00115723"/>
    <w:rsid w:val="00115DCE"/>
    <w:rsid w:val="00115EEF"/>
    <w:rsid w:val="00116046"/>
    <w:rsid w:val="001161B4"/>
    <w:rsid w:val="00116F74"/>
    <w:rsid w:val="001173FF"/>
    <w:rsid w:val="001176B7"/>
    <w:rsid w:val="00117AF0"/>
    <w:rsid w:val="00117C45"/>
    <w:rsid w:val="00117D00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659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1D7"/>
    <w:rsid w:val="00141262"/>
    <w:rsid w:val="001415CD"/>
    <w:rsid w:val="001415F6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B98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1A4"/>
    <w:rsid w:val="00146354"/>
    <w:rsid w:val="0014638D"/>
    <w:rsid w:val="00146775"/>
    <w:rsid w:val="00146933"/>
    <w:rsid w:val="00146FA2"/>
    <w:rsid w:val="001471FC"/>
    <w:rsid w:val="00147407"/>
    <w:rsid w:val="0014770B"/>
    <w:rsid w:val="00147C15"/>
    <w:rsid w:val="001503C2"/>
    <w:rsid w:val="001505F9"/>
    <w:rsid w:val="0015074E"/>
    <w:rsid w:val="00150A7C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2BE"/>
    <w:rsid w:val="001567D1"/>
    <w:rsid w:val="00156C9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136A"/>
    <w:rsid w:val="0016136E"/>
    <w:rsid w:val="0016176C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2F6D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77A47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46C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D7F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773"/>
    <w:rsid w:val="001B0D79"/>
    <w:rsid w:val="001B0F6F"/>
    <w:rsid w:val="001B1099"/>
    <w:rsid w:val="001B11CA"/>
    <w:rsid w:val="001B12B5"/>
    <w:rsid w:val="001B1679"/>
    <w:rsid w:val="001B1718"/>
    <w:rsid w:val="001B180F"/>
    <w:rsid w:val="001B196B"/>
    <w:rsid w:val="001B1CBA"/>
    <w:rsid w:val="001B1CEA"/>
    <w:rsid w:val="001B1E16"/>
    <w:rsid w:val="001B2219"/>
    <w:rsid w:val="001B2401"/>
    <w:rsid w:val="001B2495"/>
    <w:rsid w:val="001B2662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E65"/>
    <w:rsid w:val="001B70E2"/>
    <w:rsid w:val="001B795D"/>
    <w:rsid w:val="001B79A8"/>
    <w:rsid w:val="001B7AC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1FF3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4A2"/>
    <w:rsid w:val="001C4833"/>
    <w:rsid w:val="001C48F2"/>
    <w:rsid w:val="001C4AAD"/>
    <w:rsid w:val="001C4C6D"/>
    <w:rsid w:val="001C50D5"/>
    <w:rsid w:val="001C51C8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373"/>
    <w:rsid w:val="001D04B9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789"/>
    <w:rsid w:val="001D696B"/>
    <w:rsid w:val="001D6CFD"/>
    <w:rsid w:val="001D6E3C"/>
    <w:rsid w:val="001D6E97"/>
    <w:rsid w:val="001D70CA"/>
    <w:rsid w:val="001D7A6C"/>
    <w:rsid w:val="001D7BA7"/>
    <w:rsid w:val="001D7C65"/>
    <w:rsid w:val="001E075B"/>
    <w:rsid w:val="001E08BE"/>
    <w:rsid w:val="001E0A80"/>
    <w:rsid w:val="001E0BE0"/>
    <w:rsid w:val="001E0D4B"/>
    <w:rsid w:val="001E0D7E"/>
    <w:rsid w:val="001E0F4F"/>
    <w:rsid w:val="001E1023"/>
    <w:rsid w:val="001E1039"/>
    <w:rsid w:val="001E10BF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AD"/>
    <w:rsid w:val="001E3ECE"/>
    <w:rsid w:val="001E4246"/>
    <w:rsid w:val="001E432B"/>
    <w:rsid w:val="001E443A"/>
    <w:rsid w:val="001E45BA"/>
    <w:rsid w:val="001E4A60"/>
    <w:rsid w:val="001E4EF2"/>
    <w:rsid w:val="001E50C8"/>
    <w:rsid w:val="001E52E9"/>
    <w:rsid w:val="001E537A"/>
    <w:rsid w:val="001E56AA"/>
    <w:rsid w:val="001E5750"/>
    <w:rsid w:val="001E57E7"/>
    <w:rsid w:val="001E584A"/>
    <w:rsid w:val="001E5958"/>
    <w:rsid w:val="001E5994"/>
    <w:rsid w:val="001E5B7F"/>
    <w:rsid w:val="001E6058"/>
    <w:rsid w:val="001E6155"/>
    <w:rsid w:val="001E61DD"/>
    <w:rsid w:val="001E62FD"/>
    <w:rsid w:val="001E67EE"/>
    <w:rsid w:val="001E6A67"/>
    <w:rsid w:val="001E6DBA"/>
    <w:rsid w:val="001E6F22"/>
    <w:rsid w:val="001E7176"/>
    <w:rsid w:val="001E732F"/>
    <w:rsid w:val="001E7472"/>
    <w:rsid w:val="001E7490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665"/>
    <w:rsid w:val="00202F2F"/>
    <w:rsid w:val="00203574"/>
    <w:rsid w:val="002039D8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1D83"/>
    <w:rsid w:val="002121D7"/>
    <w:rsid w:val="00212282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465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051"/>
    <w:rsid w:val="00221188"/>
    <w:rsid w:val="002215BA"/>
    <w:rsid w:val="00221654"/>
    <w:rsid w:val="002216E6"/>
    <w:rsid w:val="002217B7"/>
    <w:rsid w:val="00221E05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032"/>
    <w:rsid w:val="0022713E"/>
    <w:rsid w:val="00227404"/>
    <w:rsid w:val="00227531"/>
    <w:rsid w:val="002278ED"/>
    <w:rsid w:val="00227981"/>
    <w:rsid w:val="00227F9D"/>
    <w:rsid w:val="0023022A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4BB"/>
    <w:rsid w:val="0023591A"/>
    <w:rsid w:val="002359B2"/>
    <w:rsid w:val="00235BF1"/>
    <w:rsid w:val="00235CD0"/>
    <w:rsid w:val="00235D88"/>
    <w:rsid w:val="00235F0C"/>
    <w:rsid w:val="0023608D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7E8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32F"/>
    <w:rsid w:val="00257C19"/>
    <w:rsid w:val="00260006"/>
    <w:rsid w:val="0026038A"/>
    <w:rsid w:val="002604B0"/>
    <w:rsid w:val="00260519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0B"/>
    <w:rsid w:val="0027276D"/>
    <w:rsid w:val="0027279E"/>
    <w:rsid w:val="0027283D"/>
    <w:rsid w:val="00272AFF"/>
    <w:rsid w:val="00272CAE"/>
    <w:rsid w:val="00272D90"/>
    <w:rsid w:val="00272D9C"/>
    <w:rsid w:val="00272E72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6F04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6DD1"/>
    <w:rsid w:val="00286F0A"/>
    <w:rsid w:val="002873E0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4BB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A7B73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6D8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23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8E1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0B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990"/>
    <w:rsid w:val="002E6B2B"/>
    <w:rsid w:val="002E6E86"/>
    <w:rsid w:val="002E6F55"/>
    <w:rsid w:val="002E6FDF"/>
    <w:rsid w:val="002E73F6"/>
    <w:rsid w:val="002E7491"/>
    <w:rsid w:val="002E7660"/>
    <w:rsid w:val="002E7764"/>
    <w:rsid w:val="002E7784"/>
    <w:rsid w:val="002E780D"/>
    <w:rsid w:val="002E78E8"/>
    <w:rsid w:val="002E7AE8"/>
    <w:rsid w:val="002E7B67"/>
    <w:rsid w:val="002F0251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670"/>
    <w:rsid w:val="00302763"/>
    <w:rsid w:val="00302B60"/>
    <w:rsid w:val="00302B6B"/>
    <w:rsid w:val="00302D5C"/>
    <w:rsid w:val="00302E42"/>
    <w:rsid w:val="00302E8A"/>
    <w:rsid w:val="00302E94"/>
    <w:rsid w:val="00303015"/>
    <w:rsid w:val="003033D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A3A"/>
    <w:rsid w:val="00304EB3"/>
    <w:rsid w:val="00304EC9"/>
    <w:rsid w:val="00304ED2"/>
    <w:rsid w:val="00305064"/>
    <w:rsid w:val="00305128"/>
    <w:rsid w:val="003052C0"/>
    <w:rsid w:val="003055AE"/>
    <w:rsid w:val="0030621B"/>
    <w:rsid w:val="00306465"/>
    <w:rsid w:val="0030648A"/>
    <w:rsid w:val="00306BCE"/>
    <w:rsid w:val="00306DBB"/>
    <w:rsid w:val="00306EA9"/>
    <w:rsid w:val="00306F18"/>
    <w:rsid w:val="0030705A"/>
    <w:rsid w:val="00307420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D14"/>
    <w:rsid w:val="00311D70"/>
    <w:rsid w:val="00311EF9"/>
    <w:rsid w:val="003124BC"/>
    <w:rsid w:val="00312747"/>
    <w:rsid w:val="00312B6C"/>
    <w:rsid w:val="00312BDC"/>
    <w:rsid w:val="00312C3D"/>
    <w:rsid w:val="00312C5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2CA"/>
    <w:rsid w:val="0031453A"/>
    <w:rsid w:val="0031464C"/>
    <w:rsid w:val="0031487D"/>
    <w:rsid w:val="00314C17"/>
    <w:rsid w:val="00314DB0"/>
    <w:rsid w:val="00314DB7"/>
    <w:rsid w:val="00314F95"/>
    <w:rsid w:val="00315017"/>
    <w:rsid w:val="003150A0"/>
    <w:rsid w:val="00315600"/>
    <w:rsid w:val="003156A6"/>
    <w:rsid w:val="00315718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340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77"/>
    <w:rsid w:val="00331F77"/>
    <w:rsid w:val="0033237A"/>
    <w:rsid w:val="003323A0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436"/>
    <w:rsid w:val="003365BB"/>
    <w:rsid w:val="00336A6E"/>
    <w:rsid w:val="00336F23"/>
    <w:rsid w:val="00336F9E"/>
    <w:rsid w:val="00337249"/>
    <w:rsid w:val="00337613"/>
    <w:rsid w:val="00337A5E"/>
    <w:rsid w:val="00337D04"/>
    <w:rsid w:val="00337E89"/>
    <w:rsid w:val="003401DA"/>
    <w:rsid w:val="00340208"/>
    <w:rsid w:val="00340426"/>
    <w:rsid w:val="0034069A"/>
    <w:rsid w:val="00340906"/>
    <w:rsid w:val="00340B5E"/>
    <w:rsid w:val="00340D7A"/>
    <w:rsid w:val="00340F1B"/>
    <w:rsid w:val="0034157C"/>
    <w:rsid w:val="00341852"/>
    <w:rsid w:val="00341A18"/>
    <w:rsid w:val="0034236D"/>
    <w:rsid w:val="003427B0"/>
    <w:rsid w:val="003427F4"/>
    <w:rsid w:val="00342850"/>
    <w:rsid w:val="003428FD"/>
    <w:rsid w:val="00342B55"/>
    <w:rsid w:val="00342E6A"/>
    <w:rsid w:val="003432C8"/>
    <w:rsid w:val="00343413"/>
    <w:rsid w:val="0034341A"/>
    <w:rsid w:val="00343637"/>
    <w:rsid w:val="0034367E"/>
    <w:rsid w:val="00343681"/>
    <w:rsid w:val="003436A9"/>
    <w:rsid w:val="0034392C"/>
    <w:rsid w:val="00343D87"/>
    <w:rsid w:val="00343DF8"/>
    <w:rsid w:val="003442FA"/>
    <w:rsid w:val="003443B7"/>
    <w:rsid w:val="003449FC"/>
    <w:rsid w:val="00344C89"/>
    <w:rsid w:val="00344D86"/>
    <w:rsid w:val="003450B1"/>
    <w:rsid w:val="00345468"/>
    <w:rsid w:val="00345576"/>
    <w:rsid w:val="00345715"/>
    <w:rsid w:val="00345CD4"/>
    <w:rsid w:val="00345CDD"/>
    <w:rsid w:val="00345E8D"/>
    <w:rsid w:val="00345FF9"/>
    <w:rsid w:val="0034613F"/>
    <w:rsid w:val="0034624D"/>
    <w:rsid w:val="00346462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83"/>
    <w:rsid w:val="00347EBC"/>
    <w:rsid w:val="003500FE"/>
    <w:rsid w:val="00350105"/>
    <w:rsid w:val="00350146"/>
    <w:rsid w:val="003501DD"/>
    <w:rsid w:val="003502DD"/>
    <w:rsid w:val="003505CD"/>
    <w:rsid w:val="003508AD"/>
    <w:rsid w:val="00350A44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01B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686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171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959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7D4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766"/>
    <w:rsid w:val="003918D3"/>
    <w:rsid w:val="00391ACA"/>
    <w:rsid w:val="00391CEC"/>
    <w:rsid w:val="00391CF7"/>
    <w:rsid w:val="00391D92"/>
    <w:rsid w:val="00391DA3"/>
    <w:rsid w:val="00391F1E"/>
    <w:rsid w:val="0039240E"/>
    <w:rsid w:val="0039273C"/>
    <w:rsid w:val="003927C8"/>
    <w:rsid w:val="003928AD"/>
    <w:rsid w:val="0039294B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4C5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E33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B66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9F0"/>
    <w:rsid w:val="003B7B27"/>
    <w:rsid w:val="003B7C49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4E9"/>
    <w:rsid w:val="003C6576"/>
    <w:rsid w:val="003C6A0E"/>
    <w:rsid w:val="003C6E75"/>
    <w:rsid w:val="003C7194"/>
    <w:rsid w:val="003C7753"/>
    <w:rsid w:val="003C7927"/>
    <w:rsid w:val="003C7B53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8C7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181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9B9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2B5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4BA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70E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AE2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C23"/>
    <w:rsid w:val="00425D6A"/>
    <w:rsid w:val="0042612D"/>
    <w:rsid w:val="0042642F"/>
    <w:rsid w:val="00426755"/>
    <w:rsid w:val="00426EF4"/>
    <w:rsid w:val="0042751E"/>
    <w:rsid w:val="0042786E"/>
    <w:rsid w:val="00427D25"/>
    <w:rsid w:val="0043004F"/>
    <w:rsid w:val="00430098"/>
    <w:rsid w:val="004300FC"/>
    <w:rsid w:val="00430512"/>
    <w:rsid w:val="0043063A"/>
    <w:rsid w:val="00430985"/>
    <w:rsid w:val="00430A07"/>
    <w:rsid w:val="00430C04"/>
    <w:rsid w:val="00430DE5"/>
    <w:rsid w:val="00430EA6"/>
    <w:rsid w:val="00430EB6"/>
    <w:rsid w:val="00431434"/>
    <w:rsid w:val="00431718"/>
    <w:rsid w:val="004317D6"/>
    <w:rsid w:val="00431B07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C87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ACC"/>
    <w:rsid w:val="00455FE7"/>
    <w:rsid w:val="00456226"/>
    <w:rsid w:val="0045625C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B44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02D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34A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6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458"/>
    <w:rsid w:val="004729B1"/>
    <w:rsid w:val="004729EB"/>
    <w:rsid w:val="004730AA"/>
    <w:rsid w:val="00473473"/>
    <w:rsid w:val="00473B98"/>
    <w:rsid w:val="00473EF8"/>
    <w:rsid w:val="0047402B"/>
    <w:rsid w:val="004742D0"/>
    <w:rsid w:val="0047431E"/>
    <w:rsid w:val="00474729"/>
    <w:rsid w:val="00474A30"/>
    <w:rsid w:val="00474DE6"/>
    <w:rsid w:val="004756C0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CE7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ED0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AC8"/>
    <w:rsid w:val="004A0BA5"/>
    <w:rsid w:val="004A0EB6"/>
    <w:rsid w:val="004A0EEA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D8B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20F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2F14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25"/>
    <w:rsid w:val="004D41E7"/>
    <w:rsid w:val="004D43CF"/>
    <w:rsid w:val="004D44B6"/>
    <w:rsid w:val="004D44F3"/>
    <w:rsid w:val="004D4691"/>
    <w:rsid w:val="004D47ED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6F14"/>
    <w:rsid w:val="004D716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CAB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A07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2DC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98"/>
    <w:rsid w:val="005015AA"/>
    <w:rsid w:val="00501D13"/>
    <w:rsid w:val="00501D44"/>
    <w:rsid w:val="00502542"/>
    <w:rsid w:val="005028F0"/>
    <w:rsid w:val="005030E4"/>
    <w:rsid w:val="0050328D"/>
    <w:rsid w:val="00503FD6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903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9A0"/>
    <w:rsid w:val="00512ABF"/>
    <w:rsid w:val="00512B9F"/>
    <w:rsid w:val="00513169"/>
    <w:rsid w:val="00513B3A"/>
    <w:rsid w:val="00513DAE"/>
    <w:rsid w:val="00514344"/>
    <w:rsid w:val="005146DA"/>
    <w:rsid w:val="005151D3"/>
    <w:rsid w:val="005153FA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4DB"/>
    <w:rsid w:val="00531514"/>
    <w:rsid w:val="005315D4"/>
    <w:rsid w:val="005318BE"/>
    <w:rsid w:val="00531B5A"/>
    <w:rsid w:val="00531B83"/>
    <w:rsid w:val="005324CE"/>
    <w:rsid w:val="005327B6"/>
    <w:rsid w:val="005327FA"/>
    <w:rsid w:val="00532855"/>
    <w:rsid w:val="00532FC9"/>
    <w:rsid w:val="0053305C"/>
    <w:rsid w:val="005331CE"/>
    <w:rsid w:val="005333BE"/>
    <w:rsid w:val="0053346F"/>
    <w:rsid w:val="005334D0"/>
    <w:rsid w:val="005336C9"/>
    <w:rsid w:val="005337CF"/>
    <w:rsid w:val="00533877"/>
    <w:rsid w:val="00534693"/>
    <w:rsid w:val="0053488C"/>
    <w:rsid w:val="00534C5F"/>
    <w:rsid w:val="00535095"/>
    <w:rsid w:val="0053509D"/>
    <w:rsid w:val="0053589D"/>
    <w:rsid w:val="005358C5"/>
    <w:rsid w:val="00535E13"/>
    <w:rsid w:val="00536162"/>
    <w:rsid w:val="0053650A"/>
    <w:rsid w:val="00536833"/>
    <w:rsid w:val="00536AB0"/>
    <w:rsid w:val="00536D3E"/>
    <w:rsid w:val="00536ED8"/>
    <w:rsid w:val="00536FE1"/>
    <w:rsid w:val="005371BE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8EA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7B9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3B3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6FA4"/>
    <w:rsid w:val="00577CC5"/>
    <w:rsid w:val="0058025A"/>
    <w:rsid w:val="0058034C"/>
    <w:rsid w:val="00580A3A"/>
    <w:rsid w:val="00580A65"/>
    <w:rsid w:val="00580B06"/>
    <w:rsid w:val="00580CE5"/>
    <w:rsid w:val="00581214"/>
    <w:rsid w:val="0058123B"/>
    <w:rsid w:val="005813C1"/>
    <w:rsid w:val="005815C0"/>
    <w:rsid w:val="00581610"/>
    <w:rsid w:val="005820A9"/>
    <w:rsid w:val="005820FE"/>
    <w:rsid w:val="00582107"/>
    <w:rsid w:val="005827A2"/>
    <w:rsid w:val="005828CB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AF1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9A6"/>
    <w:rsid w:val="00591B05"/>
    <w:rsid w:val="00591CEF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3B8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8E3"/>
    <w:rsid w:val="005A6C62"/>
    <w:rsid w:val="005A6E60"/>
    <w:rsid w:val="005A7173"/>
    <w:rsid w:val="005B03E7"/>
    <w:rsid w:val="005B0860"/>
    <w:rsid w:val="005B09EE"/>
    <w:rsid w:val="005B0AF1"/>
    <w:rsid w:val="005B0D7B"/>
    <w:rsid w:val="005B1810"/>
    <w:rsid w:val="005B192E"/>
    <w:rsid w:val="005B21B5"/>
    <w:rsid w:val="005B22C1"/>
    <w:rsid w:val="005B2A29"/>
    <w:rsid w:val="005B2A37"/>
    <w:rsid w:val="005B2B41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EC1"/>
    <w:rsid w:val="005B5F79"/>
    <w:rsid w:val="005B62CF"/>
    <w:rsid w:val="005B6671"/>
    <w:rsid w:val="005B681A"/>
    <w:rsid w:val="005B6905"/>
    <w:rsid w:val="005B792A"/>
    <w:rsid w:val="005B79D5"/>
    <w:rsid w:val="005B7E13"/>
    <w:rsid w:val="005C0F93"/>
    <w:rsid w:val="005C1017"/>
    <w:rsid w:val="005C1145"/>
    <w:rsid w:val="005C1262"/>
    <w:rsid w:val="005C12FC"/>
    <w:rsid w:val="005C154E"/>
    <w:rsid w:val="005C1734"/>
    <w:rsid w:val="005C1AD8"/>
    <w:rsid w:val="005C1E31"/>
    <w:rsid w:val="005C1FF8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C29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71C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1FD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A17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2F27"/>
    <w:rsid w:val="005F30B5"/>
    <w:rsid w:val="005F3326"/>
    <w:rsid w:val="005F3351"/>
    <w:rsid w:val="005F351E"/>
    <w:rsid w:val="005F3CB3"/>
    <w:rsid w:val="005F4045"/>
    <w:rsid w:val="005F4056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67A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5BE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1E"/>
    <w:rsid w:val="006073B6"/>
    <w:rsid w:val="00607638"/>
    <w:rsid w:val="006076FC"/>
    <w:rsid w:val="0060798D"/>
    <w:rsid w:val="006102C5"/>
    <w:rsid w:val="0061043C"/>
    <w:rsid w:val="0061071B"/>
    <w:rsid w:val="0061090E"/>
    <w:rsid w:val="00610ADE"/>
    <w:rsid w:val="00610BFB"/>
    <w:rsid w:val="00610D7B"/>
    <w:rsid w:val="0061129F"/>
    <w:rsid w:val="00611C4C"/>
    <w:rsid w:val="00611E72"/>
    <w:rsid w:val="00612021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C3"/>
    <w:rsid w:val="006162EC"/>
    <w:rsid w:val="0061685D"/>
    <w:rsid w:val="0061696A"/>
    <w:rsid w:val="00616AD2"/>
    <w:rsid w:val="00616DDB"/>
    <w:rsid w:val="0061700B"/>
    <w:rsid w:val="00617190"/>
    <w:rsid w:val="006173AF"/>
    <w:rsid w:val="0061749D"/>
    <w:rsid w:val="006174E0"/>
    <w:rsid w:val="006178BC"/>
    <w:rsid w:val="00617F07"/>
    <w:rsid w:val="00620244"/>
    <w:rsid w:val="0062038E"/>
    <w:rsid w:val="006204AF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921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87D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6F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55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651"/>
    <w:rsid w:val="006559C7"/>
    <w:rsid w:val="00655AAA"/>
    <w:rsid w:val="00655E73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467"/>
    <w:rsid w:val="006709A8"/>
    <w:rsid w:val="00670A17"/>
    <w:rsid w:val="00670A29"/>
    <w:rsid w:val="00670D53"/>
    <w:rsid w:val="00671001"/>
    <w:rsid w:val="006713F8"/>
    <w:rsid w:val="0067140F"/>
    <w:rsid w:val="006717A5"/>
    <w:rsid w:val="006718DC"/>
    <w:rsid w:val="00671A47"/>
    <w:rsid w:val="00671A49"/>
    <w:rsid w:val="00671A4A"/>
    <w:rsid w:val="00671B73"/>
    <w:rsid w:val="00671C02"/>
    <w:rsid w:val="00671D15"/>
    <w:rsid w:val="00671DC9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BC2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7A9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5AE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6E8E"/>
    <w:rsid w:val="006970D6"/>
    <w:rsid w:val="00697212"/>
    <w:rsid w:val="00697217"/>
    <w:rsid w:val="006972CA"/>
    <w:rsid w:val="0069751D"/>
    <w:rsid w:val="00697675"/>
    <w:rsid w:val="00697786"/>
    <w:rsid w:val="00697953"/>
    <w:rsid w:val="00697A58"/>
    <w:rsid w:val="00697D74"/>
    <w:rsid w:val="006A0187"/>
    <w:rsid w:val="006A082F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453"/>
    <w:rsid w:val="006A392E"/>
    <w:rsid w:val="006A3B37"/>
    <w:rsid w:val="006A42F0"/>
    <w:rsid w:val="006A4696"/>
    <w:rsid w:val="006A48E3"/>
    <w:rsid w:val="006A4FF4"/>
    <w:rsid w:val="006A50FE"/>
    <w:rsid w:val="006A5467"/>
    <w:rsid w:val="006A549A"/>
    <w:rsid w:val="006A55B2"/>
    <w:rsid w:val="006A5D0E"/>
    <w:rsid w:val="006A5D49"/>
    <w:rsid w:val="006A60E0"/>
    <w:rsid w:val="006A64C8"/>
    <w:rsid w:val="006A6A94"/>
    <w:rsid w:val="006A6B7C"/>
    <w:rsid w:val="006A6DAF"/>
    <w:rsid w:val="006A6E77"/>
    <w:rsid w:val="006A7BE0"/>
    <w:rsid w:val="006A7DE7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6D7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4DBB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56D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890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3AC"/>
    <w:rsid w:val="006E74F8"/>
    <w:rsid w:val="006E75E4"/>
    <w:rsid w:val="006E778F"/>
    <w:rsid w:val="006E7859"/>
    <w:rsid w:val="006E78B0"/>
    <w:rsid w:val="006F0016"/>
    <w:rsid w:val="006F043E"/>
    <w:rsid w:val="006F05A6"/>
    <w:rsid w:val="006F05E7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C72"/>
    <w:rsid w:val="006F5E48"/>
    <w:rsid w:val="006F5ED3"/>
    <w:rsid w:val="006F5FC5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3C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D1F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543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6EA9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78D"/>
    <w:rsid w:val="007108D8"/>
    <w:rsid w:val="007108F2"/>
    <w:rsid w:val="00710B5D"/>
    <w:rsid w:val="007113C9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703"/>
    <w:rsid w:val="0071781F"/>
    <w:rsid w:val="00717CA9"/>
    <w:rsid w:val="00717F9A"/>
    <w:rsid w:val="007201D2"/>
    <w:rsid w:val="007206C6"/>
    <w:rsid w:val="00720A35"/>
    <w:rsid w:val="00720C3B"/>
    <w:rsid w:val="00720D3A"/>
    <w:rsid w:val="00721134"/>
    <w:rsid w:val="007212C3"/>
    <w:rsid w:val="00721397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4BE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5B3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50"/>
    <w:rsid w:val="007520B7"/>
    <w:rsid w:val="00752123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C0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5B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0EB"/>
    <w:rsid w:val="00763302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04"/>
    <w:rsid w:val="007846C3"/>
    <w:rsid w:val="007846F4"/>
    <w:rsid w:val="00784797"/>
    <w:rsid w:val="007848DF"/>
    <w:rsid w:val="00784CB7"/>
    <w:rsid w:val="007854CC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4A"/>
    <w:rsid w:val="00793A16"/>
    <w:rsid w:val="007942B9"/>
    <w:rsid w:val="00794487"/>
    <w:rsid w:val="007944FB"/>
    <w:rsid w:val="0079485D"/>
    <w:rsid w:val="007949D5"/>
    <w:rsid w:val="00794CDE"/>
    <w:rsid w:val="00794D61"/>
    <w:rsid w:val="007951C7"/>
    <w:rsid w:val="007952C5"/>
    <w:rsid w:val="007954A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5A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97"/>
    <w:rsid w:val="007B28AF"/>
    <w:rsid w:val="007B28F6"/>
    <w:rsid w:val="007B2980"/>
    <w:rsid w:val="007B2C75"/>
    <w:rsid w:val="007B2CF4"/>
    <w:rsid w:val="007B2D50"/>
    <w:rsid w:val="007B2FCA"/>
    <w:rsid w:val="007B3171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662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B5"/>
    <w:rsid w:val="007C2DFF"/>
    <w:rsid w:val="007C2EFF"/>
    <w:rsid w:val="007C2F2F"/>
    <w:rsid w:val="007C3016"/>
    <w:rsid w:val="007C3764"/>
    <w:rsid w:val="007C37F1"/>
    <w:rsid w:val="007C38A7"/>
    <w:rsid w:val="007C38F9"/>
    <w:rsid w:val="007C3FC1"/>
    <w:rsid w:val="007C415F"/>
    <w:rsid w:val="007C4DD3"/>
    <w:rsid w:val="007C4E56"/>
    <w:rsid w:val="007C5161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23"/>
    <w:rsid w:val="007D0353"/>
    <w:rsid w:val="007D057D"/>
    <w:rsid w:val="007D0723"/>
    <w:rsid w:val="007D0746"/>
    <w:rsid w:val="007D07B4"/>
    <w:rsid w:val="007D0801"/>
    <w:rsid w:val="007D0A22"/>
    <w:rsid w:val="007D1171"/>
    <w:rsid w:val="007D13A0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BA2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6C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243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0DA3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088"/>
    <w:rsid w:val="007E50F4"/>
    <w:rsid w:val="007E5290"/>
    <w:rsid w:val="007E52C1"/>
    <w:rsid w:val="007E5508"/>
    <w:rsid w:val="007E57E8"/>
    <w:rsid w:val="007E5AEC"/>
    <w:rsid w:val="007E5C1F"/>
    <w:rsid w:val="007E5C31"/>
    <w:rsid w:val="007E5C35"/>
    <w:rsid w:val="007E63AF"/>
    <w:rsid w:val="007E6859"/>
    <w:rsid w:val="007E6A05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01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65D"/>
    <w:rsid w:val="00821835"/>
    <w:rsid w:val="00821861"/>
    <w:rsid w:val="00821A04"/>
    <w:rsid w:val="00821A83"/>
    <w:rsid w:val="00821ADE"/>
    <w:rsid w:val="00821DDF"/>
    <w:rsid w:val="008222A3"/>
    <w:rsid w:val="00822552"/>
    <w:rsid w:val="0082276A"/>
    <w:rsid w:val="008231CA"/>
    <w:rsid w:val="00823520"/>
    <w:rsid w:val="008240B0"/>
    <w:rsid w:val="00824132"/>
    <w:rsid w:val="0082420C"/>
    <w:rsid w:val="0082463D"/>
    <w:rsid w:val="008246FB"/>
    <w:rsid w:val="0082472F"/>
    <w:rsid w:val="00824ABE"/>
    <w:rsid w:val="00824B65"/>
    <w:rsid w:val="00824B7D"/>
    <w:rsid w:val="00824C53"/>
    <w:rsid w:val="00824D2A"/>
    <w:rsid w:val="00824F99"/>
    <w:rsid w:val="00825003"/>
    <w:rsid w:val="008250A2"/>
    <w:rsid w:val="0082595D"/>
    <w:rsid w:val="00825ABA"/>
    <w:rsid w:val="008267EF"/>
    <w:rsid w:val="00826B85"/>
    <w:rsid w:val="00826E6B"/>
    <w:rsid w:val="00826E73"/>
    <w:rsid w:val="00827002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3C03"/>
    <w:rsid w:val="00833FFD"/>
    <w:rsid w:val="00834639"/>
    <w:rsid w:val="0083471E"/>
    <w:rsid w:val="008349A3"/>
    <w:rsid w:val="008349F9"/>
    <w:rsid w:val="00834AB2"/>
    <w:rsid w:val="00834AC0"/>
    <w:rsid w:val="00834BB1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27B"/>
    <w:rsid w:val="0084048C"/>
    <w:rsid w:val="00840773"/>
    <w:rsid w:val="0084078A"/>
    <w:rsid w:val="00840D52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87F"/>
    <w:rsid w:val="0084395E"/>
    <w:rsid w:val="00843AD9"/>
    <w:rsid w:val="00843BF9"/>
    <w:rsid w:val="00844161"/>
    <w:rsid w:val="008445B9"/>
    <w:rsid w:val="008446E9"/>
    <w:rsid w:val="008447A6"/>
    <w:rsid w:val="00844915"/>
    <w:rsid w:val="008450EF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86B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5A2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BAB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411"/>
    <w:rsid w:val="00873821"/>
    <w:rsid w:val="008738C8"/>
    <w:rsid w:val="00873B52"/>
    <w:rsid w:val="00873CB8"/>
    <w:rsid w:val="00873EB7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4E3"/>
    <w:rsid w:val="008778CD"/>
    <w:rsid w:val="008778EC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1F5"/>
    <w:rsid w:val="00882736"/>
    <w:rsid w:val="00882E2E"/>
    <w:rsid w:val="00882F78"/>
    <w:rsid w:val="00882F8F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2B5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2B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7A6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DA2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068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DC9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2EF"/>
    <w:rsid w:val="008E4318"/>
    <w:rsid w:val="008E4558"/>
    <w:rsid w:val="008E4BF6"/>
    <w:rsid w:val="008E51F4"/>
    <w:rsid w:val="008E59F0"/>
    <w:rsid w:val="008E5C71"/>
    <w:rsid w:val="008E6129"/>
    <w:rsid w:val="008E6247"/>
    <w:rsid w:val="008E62E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7CC"/>
    <w:rsid w:val="008F38FD"/>
    <w:rsid w:val="008F3F43"/>
    <w:rsid w:val="008F4524"/>
    <w:rsid w:val="008F455D"/>
    <w:rsid w:val="008F4980"/>
    <w:rsid w:val="008F4A54"/>
    <w:rsid w:val="008F5048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0C"/>
    <w:rsid w:val="0090021D"/>
    <w:rsid w:val="0090023D"/>
    <w:rsid w:val="00900505"/>
    <w:rsid w:val="009005EE"/>
    <w:rsid w:val="00900663"/>
    <w:rsid w:val="00900BF5"/>
    <w:rsid w:val="00900C1E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4BE8"/>
    <w:rsid w:val="009051A9"/>
    <w:rsid w:val="0090523D"/>
    <w:rsid w:val="00905568"/>
    <w:rsid w:val="0090579E"/>
    <w:rsid w:val="00905847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52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84E"/>
    <w:rsid w:val="00925999"/>
    <w:rsid w:val="00925BBD"/>
    <w:rsid w:val="00925F3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2DC"/>
    <w:rsid w:val="00930429"/>
    <w:rsid w:val="00930579"/>
    <w:rsid w:val="009308A1"/>
    <w:rsid w:val="00930B4E"/>
    <w:rsid w:val="00930B8E"/>
    <w:rsid w:val="00930D55"/>
    <w:rsid w:val="00930DBE"/>
    <w:rsid w:val="00930DF0"/>
    <w:rsid w:val="0093112E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9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8F6"/>
    <w:rsid w:val="00935AD4"/>
    <w:rsid w:val="009361DE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8DD"/>
    <w:rsid w:val="00950A56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5D16"/>
    <w:rsid w:val="0095641D"/>
    <w:rsid w:val="009569A7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57DB0"/>
    <w:rsid w:val="009606DC"/>
    <w:rsid w:val="00960A12"/>
    <w:rsid w:val="00960BC2"/>
    <w:rsid w:val="00960BEB"/>
    <w:rsid w:val="00960C73"/>
    <w:rsid w:val="00960D84"/>
    <w:rsid w:val="00960FD8"/>
    <w:rsid w:val="009616E5"/>
    <w:rsid w:val="009618DC"/>
    <w:rsid w:val="0096199C"/>
    <w:rsid w:val="009628CF"/>
    <w:rsid w:val="00962B3B"/>
    <w:rsid w:val="00962CB5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693"/>
    <w:rsid w:val="00967A57"/>
    <w:rsid w:val="00967DF8"/>
    <w:rsid w:val="00970040"/>
    <w:rsid w:val="009703D5"/>
    <w:rsid w:val="009704B3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2F1C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1EE"/>
    <w:rsid w:val="00976678"/>
    <w:rsid w:val="00976800"/>
    <w:rsid w:val="0097683F"/>
    <w:rsid w:val="0097697C"/>
    <w:rsid w:val="009769C3"/>
    <w:rsid w:val="00976B2D"/>
    <w:rsid w:val="00976DAF"/>
    <w:rsid w:val="00976DC6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A70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C3B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A6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EF6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257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A85"/>
    <w:rsid w:val="009D2D1C"/>
    <w:rsid w:val="009D30E7"/>
    <w:rsid w:val="009D3145"/>
    <w:rsid w:val="009D3231"/>
    <w:rsid w:val="009D33C7"/>
    <w:rsid w:val="009D3489"/>
    <w:rsid w:val="009D3E19"/>
    <w:rsid w:val="009D4216"/>
    <w:rsid w:val="009D4389"/>
    <w:rsid w:val="009D44C8"/>
    <w:rsid w:val="009D45CA"/>
    <w:rsid w:val="009D494F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3F23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EAE"/>
    <w:rsid w:val="009F0F59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0FF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1CC3"/>
    <w:rsid w:val="00A120F4"/>
    <w:rsid w:val="00A1219C"/>
    <w:rsid w:val="00A121CB"/>
    <w:rsid w:val="00A126CD"/>
    <w:rsid w:val="00A127F1"/>
    <w:rsid w:val="00A12AA6"/>
    <w:rsid w:val="00A12AE9"/>
    <w:rsid w:val="00A12F05"/>
    <w:rsid w:val="00A12F76"/>
    <w:rsid w:val="00A1358F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3B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83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7DA"/>
    <w:rsid w:val="00A338BD"/>
    <w:rsid w:val="00A33A1E"/>
    <w:rsid w:val="00A33B09"/>
    <w:rsid w:val="00A34083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4B38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7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2F5E"/>
    <w:rsid w:val="00A5416F"/>
    <w:rsid w:val="00A54337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B3B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AD1"/>
    <w:rsid w:val="00A63EAA"/>
    <w:rsid w:val="00A640BA"/>
    <w:rsid w:val="00A64128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B35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440"/>
    <w:rsid w:val="00A75696"/>
    <w:rsid w:val="00A756F4"/>
    <w:rsid w:val="00A75825"/>
    <w:rsid w:val="00A75A36"/>
    <w:rsid w:val="00A75A45"/>
    <w:rsid w:val="00A75AA6"/>
    <w:rsid w:val="00A75ADA"/>
    <w:rsid w:val="00A76107"/>
    <w:rsid w:val="00A763C8"/>
    <w:rsid w:val="00A764F1"/>
    <w:rsid w:val="00A76714"/>
    <w:rsid w:val="00A76880"/>
    <w:rsid w:val="00A76929"/>
    <w:rsid w:val="00A7695B"/>
    <w:rsid w:val="00A76A93"/>
    <w:rsid w:val="00A76AF4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6A9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520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1FE2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043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465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6B7"/>
    <w:rsid w:val="00AB7717"/>
    <w:rsid w:val="00AB77EF"/>
    <w:rsid w:val="00AB791B"/>
    <w:rsid w:val="00AB7980"/>
    <w:rsid w:val="00AB79EC"/>
    <w:rsid w:val="00AB7A29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42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20D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92C"/>
    <w:rsid w:val="00AF0B03"/>
    <w:rsid w:val="00AF0E8C"/>
    <w:rsid w:val="00AF16CC"/>
    <w:rsid w:val="00AF1DF8"/>
    <w:rsid w:val="00AF2127"/>
    <w:rsid w:val="00AF2515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893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BC0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18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0C7"/>
    <w:rsid w:val="00B161BB"/>
    <w:rsid w:val="00B1654A"/>
    <w:rsid w:val="00B1738A"/>
    <w:rsid w:val="00B17906"/>
    <w:rsid w:val="00B17944"/>
    <w:rsid w:val="00B17D70"/>
    <w:rsid w:val="00B17E7E"/>
    <w:rsid w:val="00B17EB5"/>
    <w:rsid w:val="00B201A9"/>
    <w:rsid w:val="00B2023A"/>
    <w:rsid w:val="00B203E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4E"/>
    <w:rsid w:val="00B21D56"/>
    <w:rsid w:val="00B22598"/>
    <w:rsid w:val="00B226DA"/>
    <w:rsid w:val="00B22933"/>
    <w:rsid w:val="00B22EA0"/>
    <w:rsid w:val="00B22FC5"/>
    <w:rsid w:val="00B23059"/>
    <w:rsid w:val="00B2307F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27EEC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7EE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C3B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6A0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4A7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975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0E96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A77"/>
    <w:rsid w:val="00B74CDD"/>
    <w:rsid w:val="00B74CE8"/>
    <w:rsid w:val="00B74CF9"/>
    <w:rsid w:val="00B74DB6"/>
    <w:rsid w:val="00B74F0B"/>
    <w:rsid w:val="00B750BE"/>
    <w:rsid w:val="00B751E7"/>
    <w:rsid w:val="00B754A6"/>
    <w:rsid w:val="00B755FD"/>
    <w:rsid w:val="00B756E3"/>
    <w:rsid w:val="00B75AA9"/>
    <w:rsid w:val="00B75AFC"/>
    <w:rsid w:val="00B75CA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62"/>
    <w:rsid w:val="00B85EF3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099"/>
    <w:rsid w:val="00BA030E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33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3B5"/>
    <w:rsid w:val="00BB073C"/>
    <w:rsid w:val="00BB0BF0"/>
    <w:rsid w:val="00BB0DBE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1DCC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BE0"/>
    <w:rsid w:val="00BC4FC2"/>
    <w:rsid w:val="00BC5182"/>
    <w:rsid w:val="00BC54FB"/>
    <w:rsid w:val="00BC5B9A"/>
    <w:rsid w:val="00BC5C97"/>
    <w:rsid w:val="00BC60AF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85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275"/>
    <w:rsid w:val="00BE175F"/>
    <w:rsid w:val="00BE1A62"/>
    <w:rsid w:val="00BE1FD2"/>
    <w:rsid w:val="00BE2082"/>
    <w:rsid w:val="00BE209E"/>
    <w:rsid w:val="00BE21B2"/>
    <w:rsid w:val="00BE2228"/>
    <w:rsid w:val="00BE22E0"/>
    <w:rsid w:val="00BE2658"/>
    <w:rsid w:val="00BE2D98"/>
    <w:rsid w:val="00BE2F26"/>
    <w:rsid w:val="00BE2F28"/>
    <w:rsid w:val="00BE3397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89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A63"/>
    <w:rsid w:val="00C12BB5"/>
    <w:rsid w:val="00C12E02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0D81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943"/>
    <w:rsid w:val="00C24D3C"/>
    <w:rsid w:val="00C24DDB"/>
    <w:rsid w:val="00C24E1D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E3D"/>
    <w:rsid w:val="00C26F76"/>
    <w:rsid w:val="00C273E7"/>
    <w:rsid w:val="00C27631"/>
    <w:rsid w:val="00C27668"/>
    <w:rsid w:val="00C278C6"/>
    <w:rsid w:val="00C278D5"/>
    <w:rsid w:val="00C27B12"/>
    <w:rsid w:val="00C27D90"/>
    <w:rsid w:val="00C27F21"/>
    <w:rsid w:val="00C30307"/>
    <w:rsid w:val="00C30842"/>
    <w:rsid w:val="00C3084E"/>
    <w:rsid w:val="00C30CAE"/>
    <w:rsid w:val="00C30F74"/>
    <w:rsid w:val="00C31031"/>
    <w:rsid w:val="00C3145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397"/>
    <w:rsid w:val="00C3442C"/>
    <w:rsid w:val="00C34495"/>
    <w:rsid w:val="00C345B7"/>
    <w:rsid w:val="00C3463A"/>
    <w:rsid w:val="00C346C4"/>
    <w:rsid w:val="00C346E7"/>
    <w:rsid w:val="00C348BC"/>
    <w:rsid w:val="00C34AD1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47E28"/>
    <w:rsid w:val="00C500F8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A4F"/>
    <w:rsid w:val="00C70C85"/>
    <w:rsid w:val="00C718D5"/>
    <w:rsid w:val="00C71E7D"/>
    <w:rsid w:val="00C71F6E"/>
    <w:rsid w:val="00C72188"/>
    <w:rsid w:val="00C722B7"/>
    <w:rsid w:val="00C72A78"/>
    <w:rsid w:val="00C72C9E"/>
    <w:rsid w:val="00C72E43"/>
    <w:rsid w:val="00C735FC"/>
    <w:rsid w:val="00C7377E"/>
    <w:rsid w:val="00C73CC6"/>
    <w:rsid w:val="00C73F1E"/>
    <w:rsid w:val="00C74088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D95"/>
    <w:rsid w:val="00C75EA0"/>
    <w:rsid w:val="00C76262"/>
    <w:rsid w:val="00C764C2"/>
    <w:rsid w:val="00C76A00"/>
    <w:rsid w:val="00C76A0C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374"/>
    <w:rsid w:val="00C9061E"/>
    <w:rsid w:val="00C906AE"/>
    <w:rsid w:val="00C90A37"/>
    <w:rsid w:val="00C90A9A"/>
    <w:rsid w:val="00C90BBD"/>
    <w:rsid w:val="00C90C0D"/>
    <w:rsid w:val="00C91108"/>
    <w:rsid w:val="00C91172"/>
    <w:rsid w:val="00C917DF"/>
    <w:rsid w:val="00C91A8C"/>
    <w:rsid w:val="00C92501"/>
    <w:rsid w:val="00C92615"/>
    <w:rsid w:val="00C9278A"/>
    <w:rsid w:val="00C9296A"/>
    <w:rsid w:val="00C932E8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1EE"/>
    <w:rsid w:val="00CB1732"/>
    <w:rsid w:val="00CB17F1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5E0"/>
    <w:rsid w:val="00CC08F5"/>
    <w:rsid w:val="00CC0991"/>
    <w:rsid w:val="00CC0A5A"/>
    <w:rsid w:val="00CC1028"/>
    <w:rsid w:val="00CC1167"/>
    <w:rsid w:val="00CC156B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2E0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748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1DF5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59F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E44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4CF2"/>
    <w:rsid w:val="00CE5236"/>
    <w:rsid w:val="00CE5355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1E8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538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1F4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6F2D"/>
    <w:rsid w:val="00D1707D"/>
    <w:rsid w:val="00D17AA8"/>
    <w:rsid w:val="00D17AD8"/>
    <w:rsid w:val="00D17CAE"/>
    <w:rsid w:val="00D200D5"/>
    <w:rsid w:val="00D2012A"/>
    <w:rsid w:val="00D205FA"/>
    <w:rsid w:val="00D20856"/>
    <w:rsid w:val="00D208C2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4EE"/>
    <w:rsid w:val="00D25667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00C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42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0C7E"/>
    <w:rsid w:val="00D412E5"/>
    <w:rsid w:val="00D41408"/>
    <w:rsid w:val="00D422EF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AE4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1F47"/>
    <w:rsid w:val="00D522D6"/>
    <w:rsid w:val="00D5237A"/>
    <w:rsid w:val="00D52654"/>
    <w:rsid w:val="00D5271B"/>
    <w:rsid w:val="00D52A1D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1F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C41"/>
    <w:rsid w:val="00D56DDC"/>
    <w:rsid w:val="00D56E4D"/>
    <w:rsid w:val="00D56E67"/>
    <w:rsid w:val="00D570A8"/>
    <w:rsid w:val="00D570DC"/>
    <w:rsid w:val="00D570F8"/>
    <w:rsid w:val="00D5716B"/>
    <w:rsid w:val="00D57413"/>
    <w:rsid w:val="00D5755E"/>
    <w:rsid w:val="00D57616"/>
    <w:rsid w:val="00D57841"/>
    <w:rsid w:val="00D578C5"/>
    <w:rsid w:val="00D57ADF"/>
    <w:rsid w:val="00D57B3D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26D2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2F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2E10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1EF"/>
    <w:rsid w:val="00D742AC"/>
    <w:rsid w:val="00D74475"/>
    <w:rsid w:val="00D744C7"/>
    <w:rsid w:val="00D7485A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372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32"/>
    <w:rsid w:val="00D85178"/>
    <w:rsid w:val="00D8543A"/>
    <w:rsid w:val="00D8584A"/>
    <w:rsid w:val="00D85A1C"/>
    <w:rsid w:val="00D85CD8"/>
    <w:rsid w:val="00D85CE4"/>
    <w:rsid w:val="00D860ED"/>
    <w:rsid w:val="00D8635A"/>
    <w:rsid w:val="00D86A06"/>
    <w:rsid w:val="00D86C4D"/>
    <w:rsid w:val="00D871E7"/>
    <w:rsid w:val="00D8720A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70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0F38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D5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775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7C5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6C6"/>
    <w:rsid w:val="00DE67FE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D8D"/>
    <w:rsid w:val="00DF0EF9"/>
    <w:rsid w:val="00DF0F9E"/>
    <w:rsid w:val="00DF0FAF"/>
    <w:rsid w:val="00DF1073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86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64D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4A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32A"/>
    <w:rsid w:val="00E064B7"/>
    <w:rsid w:val="00E0659E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891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032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78E"/>
    <w:rsid w:val="00E21900"/>
    <w:rsid w:val="00E21F58"/>
    <w:rsid w:val="00E22312"/>
    <w:rsid w:val="00E223CE"/>
    <w:rsid w:val="00E22680"/>
    <w:rsid w:val="00E2290A"/>
    <w:rsid w:val="00E22B93"/>
    <w:rsid w:val="00E23FF0"/>
    <w:rsid w:val="00E24020"/>
    <w:rsid w:val="00E2407E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5E91"/>
    <w:rsid w:val="00E2608B"/>
    <w:rsid w:val="00E267EF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52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5A7"/>
    <w:rsid w:val="00E5169C"/>
    <w:rsid w:val="00E516B9"/>
    <w:rsid w:val="00E516D0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369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AFD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72"/>
    <w:rsid w:val="00E619B1"/>
    <w:rsid w:val="00E61DBE"/>
    <w:rsid w:val="00E6201F"/>
    <w:rsid w:val="00E62199"/>
    <w:rsid w:val="00E6226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578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5D05"/>
    <w:rsid w:val="00E662CB"/>
    <w:rsid w:val="00E66E90"/>
    <w:rsid w:val="00E66FB9"/>
    <w:rsid w:val="00E6706A"/>
    <w:rsid w:val="00E673D6"/>
    <w:rsid w:val="00E6749F"/>
    <w:rsid w:val="00E674FE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08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486"/>
    <w:rsid w:val="00E77568"/>
    <w:rsid w:val="00E77A2A"/>
    <w:rsid w:val="00E80216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1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6DB1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7ED"/>
    <w:rsid w:val="00E94877"/>
    <w:rsid w:val="00E94E5C"/>
    <w:rsid w:val="00E94EC9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A7"/>
    <w:rsid w:val="00E974EB"/>
    <w:rsid w:val="00E975E4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5D4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9E1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42C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5D2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671"/>
    <w:rsid w:val="00ED67E9"/>
    <w:rsid w:val="00ED6BCE"/>
    <w:rsid w:val="00ED7224"/>
    <w:rsid w:val="00ED722A"/>
    <w:rsid w:val="00ED727E"/>
    <w:rsid w:val="00ED730B"/>
    <w:rsid w:val="00ED74B3"/>
    <w:rsid w:val="00ED7678"/>
    <w:rsid w:val="00ED7A5D"/>
    <w:rsid w:val="00EE014F"/>
    <w:rsid w:val="00EE028A"/>
    <w:rsid w:val="00EE0829"/>
    <w:rsid w:val="00EE0D40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068"/>
    <w:rsid w:val="00EE7336"/>
    <w:rsid w:val="00EE7DA3"/>
    <w:rsid w:val="00EE7DDC"/>
    <w:rsid w:val="00EE7F20"/>
    <w:rsid w:val="00EF0BEB"/>
    <w:rsid w:val="00EF0DD2"/>
    <w:rsid w:val="00EF101A"/>
    <w:rsid w:val="00EF103A"/>
    <w:rsid w:val="00EF116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B3A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991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3F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6C3A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0D98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223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36B"/>
    <w:rsid w:val="00F334DC"/>
    <w:rsid w:val="00F338C5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AB2"/>
    <w:rsid w:val="00F37C25"/>
    <w:rsid w:val="00F37E36"/>
    <w:rsid w:val="00F4013A"/>
    <w:rsid w:val="00F40694"/>
    <w:rsid w:val="00F40972"/>
    <w:rsid w:val="00F40B38"/>
    <w:rsid w:val="00F40E5D"/>
    <w:rsid w:val="00F410E5"/>
    <w:rsid w:val="00F41531"/>
    <w:rsid w:val="00F41661"/>
    <w:rsid w:val="00F41697"/>
    <w:rsid w:val="00F41757"/>
    <w:rsid w:val="00F41A64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5EEA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3EB"/>
    <w:rsid w:val="00F557CF"/>
    <w:rsid w:val="00F5581A"/>
    <w:rsid w:val="00F55824"/>
    <w:rsid w:val="00F5605C"/>
    <w:rsid w:val="00F56228"/>
    <w:rsid w:val="00F566BD"/>
    <w:rsid w:val="00F56911"/>
    <w:rsid w:val="00F569C4"/>
    <w:rsid w:val="00F56C1D"/>
    <w:rsid w:val="00F56F54"/>
    <w:rsid w:val="00F571FD"/>
    <w:rsid w:val="00F574DB"/>
    <w:rsid w:val="00F577C7"/>
    <w:rsid w:val="00F57822"/>
    <w:rsid w:val="00F5783D"/>
    <w:rsid w:val="00F60010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4B4"/>
    <w:rsid w:val="00F626CC"/>
    <w:rsid w:val="00F627E9"/>
    <w:rsid w:val="00F62897"/>
    <w:rsid w:val="00F62B53"/>
    <w:rsid w:val="00F62C86"/>
    <w:rsid w:val="00F62C99"/>
    <w:rsid w:val="00F62CBF"/>
    <w:rsid w:val="00F63460"/>
    <w:rsid w:val="00F63975"/>
    <w:rsid w:val="00F63D1E"/>
    <w:rsid w:val="00F64146"/>
    <w:rsid w:val="00F6427D"/>
    <w:rsid w:val="00F64734"/>
    <w:rsid w:val="00F64741"/>
    <w:rsid w:val="00F64893"/>
    <w:rsid w:val="00F65314"/>
    <w:rsid w:val="00F653D9"/>
    <w:rsid w:val="00F659D9"/>
    <w:rsid w:val="00F65D47"/>
    <w:rsid w:val="00F65E8D"/>
    <w:rsid w:val="00F664E9"/>
    <w:rsid w:val="00F665CE"/>
    <w:rsid w:val="00F66838"/>
    <w:rsid w:val="00F66D2F"/>
    <w:rsid w:val="00F66E16"/>
    <w:rsid w:val="00F67110"/>
    <w:rsid w:val="00F671F0"/>
    <w:rsid w:val="00F672AF"/>
    <w:rsid w:val="00F67424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5D98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44A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D99"/>
    <w:rsid w:val="00FA6E88"/>
    <w:rsid w:val="00FA6FB5"/>
    <w:rsid w:val="00FA6FC2"/>
    <w:rsid w:val="00FA73C8"/>
    <w:rsid w:val="00FA7559"/>
    <w:rsid w:val="00FA7592"/>
    <w:rsid w:val="00FA78E5"/>
    <w:rsid w:val="00FB00C2"/>
    <w:rsid w:val="00FB0686"/>
    <w:rsid w:val="00FB0875"/>
    <w:rsid w:val="00FB0E65"/>
    <w:rsid w:val="00FB183F"/>
    <w:rsid w:val="00FB1849"/>
    <w:rsid w:val="00FB197C"/>
    <w:rsid w:val="00FB1A91"/>
    <w:rsid w:val="00FB1CDF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6CD5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05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0D8C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C90"/>
    <w:rsid w:val="00FE3D73"/>
    <w:rsid w:val="00FE3D76"/>
    <w:rsid w:val="00FE3E47"/>
    <w:rsid w:val="00FE40E7"/>
    <w:rsid w:val="00FE4108"/>
    <w:rsid w:val="00FE46C6"/>
    <w:rsid w:val="00FE4A8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5E19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B24"/>
    <w:rsid w:val="00FF2DDB"/>
    <w:rsid w:val="00FF2ED3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74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8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4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3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7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8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1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2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17069</TotalTime>
  <Pages>3</Pages>
  <Words>877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Scope of demod performance requirements</vt:lpstr>
      <vt:lpstr>Conclusion</vt:lpstr>
      <vt:lpstr>References</vt:lpstr>
    </vt:vector>
  </TitlesOfParts>
  <Company>Qualcomm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2131</cp:revision>
  <cp:lastPrinted>2009-04-22T21:01:00Z</cp:lastPrinted>
  <dcterms:created xsi:type="dcterms:W3CDTF">2020-11-11T22:16:00Z</dcterms:created>
  <dcterms:modified xsi:type="dcterms:W3CDTF">2024-04-08T22:13:00Z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